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Times New Roman" w:eastAsia="黑体"/>
          <w:color w:val="000000"/>
          <w:sz w:val="44"/>
          <w:szCs w:val="44"/>
        </w:rPr>
      </w:pPr>
      <w:r>
        <w:rPr>
          <w:rFonts w:hint="eastAsia" w:ascii="黑体" w:hAnsi="Times New Roman" w:eastAsia="黑体"/>
          <w:color w:val="000000"/>
          <w:sz w:val="44"/>
          <w:szCs w:val="44"/>
        </w:rPr>
        <w:t>保德县环境监察大队</w:t>
      </w:r>
    </w:p>
    <w:p>
      <w:pPr>
        <w:jc w:val="center"/>
        <w:rPr>
          <w:rFonts w:ascii="黑体" w:hAnsi="Times New Roman" w:eastAsia="黑体"/>
          <w:color w:val="000000"/>
          <w:sz w:val="44"/>
          <w:szCs w:val="44"/>
        </w:rPr>
      </w:pPr>
      <w:r>
        <w:rPr>
          <w:rFonts w:hint="eastAsia" w:ascii="黑体" w:hAnsi="Times New Roman" w:eastAsia="黑体"/>
          <w:color w:val="000000"/>
          <w:sz w:val="44"/>
          <w:szCs w:val="44"/>
        </w:rPr>
        <w:t>“环境执法大练兵”先进事迹材料</w:t>
      </w:r>
    </w:p>
    <w:p>
      <w:pPr>
        <w:rPr>
          <w:rFonts w:ascii="Times New Roman" w:hAnsi="Times New Roman" w:eastAsia="仿宋_GB2312"/>
          <w:b/>
          <w:color w:val="000000"/>
          <w:sz w:val="32"/>
          <w:szCs w:val="32"/>
        </w:rPr>
      </w:pPr>
    </w:p>
    <w:p>
      <w:pPr>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保德县环境监察大队成于</w:t>
      </w:r>
      <w:r>
        <w:rPr>
          <w:rFonts w:ascii="Times New Roman" w:hAnsi="Times New Roman" w:eastAsia="仿宋_GB2312"/>
          <w:color w:val="000000"/>
          <w:sz w:val="32"/>
          <w:szCs w:val="32"/>
        </w:rPr>
        <w:t>2001</w:t>
      </w:r>
      <w:r>
        <w:rPr>
          <w:rFonts w:hint="eastAsia" w:ascii="Times New Roman" w:hAnsi="Times New Roman" w:eastAsia="仿宋_GB2312"/>
          <w:color w:val="000000"/>
          <w:sz w:val="32"/>
          <w:szCs w:val="32"/>
        </w:rPr>
        <w:t>年，</w:t>
      </w:r>
      <w:r>
        <w:rPr>
          <w:rFonts w:ascii="Times New Roman" w:hAnsi="Times New Roman" w:eastAsia="仿宋_GB2312"/>
          <w:color w:val="000000"/>
          <w:sz w:val="32"/>
          <w:szCs w:val="32"/>
        </w:rPr>
        <w:t>2009</w:t>
      </w:r>
      <w:r>
        <w:rPr>
          <w:rFonts w:hint="eastAsia" w:ascii="Times New Roman" w:hAnsi="Times New Roman" w:eastAsia="仿宋_GB2312"/>
          <w:color w:val="000000"/>
          <w:sz w:val="32"/>
          <w:szCs w:val="32"/>
        </w:rPr>
        <w:t>年</w:t>
      </w:r>
      <w:r>
        <w:rPr>
          <w:rFonts w:ascii="Times New Roman" w:hAnsi="Times New Roman" w:eastAsia="仿宋_GB2312"/>
          <w:color w:val="000000"/>
          <w:sz w:val="32"/>
          <w:szCs w:val="32"/>
        </w:rPr>
        <w:t>8</w:t>
      </w:r>
      <w:r>
        <w:rPr>
          <w:rFonts w:hint="eastAsia" w:ascii="Times New Roman" w:hAnsi="Times New Roman" w:eastAsia="仿宋_GB2312"/>
          <w:color w:val="000000"/>
          <w:sz w:val="32"/>
          <w:szCs w:val="32"/>
        </w:rPr>
        <w:t>月</w:t>
      </w:r>
      <w:r>
        <w:rPr>
          <w:rFonts w:ascii="Times New Roman" w:hAnsi="Times New Roman" w:eastAsia="仿宋_GB2312"/>
          <w:color w:val="000000"/>
          <w:sz w:val="32"/>
          <w:szCs w:val="32"/>
        </w:rPr>
        <w:t>3</w:t>
      </w:r>
      <w:r>
        <w:rPr>
          <w:rFonts w:hint="eastAsia" w:ascii="Times New Roman" w:hAnsi="Times New Roman" w:eastAsia="仿宋_GB2312"/>
          <w:color w:val="000000"/>
          <w:sz w:val="32"/>
          <w:szCs w:val="32"/>
        </w:rPr>
        <w:t>日经保德县机构编制委员会以（保编办字〔</w:t>
      </w:r>
      <w:r>
        <w:rPr>
          <w:rFonts w:ascii="Times New Roman" w:hAnsi="Times New Roman" w:eastAsia="仿宋_GB2312"/>
          <w:color w:val="000000"/>
          <w:sz w:val="32"/>
          <w:szCs w:val="32"/>
        </w:rPr>
        <w:t>2009</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9</w:t>
      </w:r>
      <w:r>
        <w:rPr>
          <w:rFonts w:hint="eastAsia" w:ascii="Times New Roman" w:hAnsi="Times New Roman" w:eastAsia="仿宋_GB2312"/>
          <w:color w:val="000000"/>
          <w:sz w:val="32"/>
          <w:szCs w:val="32"/>
        </w:rPr>
        <w:t>号）文件批准核定编制</w:t>
      </w:r>
      <w:r>
        <w:rPr>
          <w:rFonts w:ascii="Times New Roman" w:hAnsi="Times New Roman" w:eastAsia="仿宋_GB2312"/>
          <w:color w:val="000000"/>
          <w:sz w:val="32"/>
          <w:szCs w:val="32"/>
        </w:rPr>
        <w:t>23</w:t>
      </w:r>
      <w:r>
        <w:rPr>
          <w:rFonts w:hint="eastAsia" w:ascii="Times New Roman" w:hAnsi="Times New Roman" w:eastAsia="仿宋_GB2312"/>
          <w:color w:val="000000"/>
          <w:sz w:val="32"/>
          <w:szCs w:val="32"/>
        </w:rPr>
        <w:t>名，现有人员</w:t>
      </w:r>
      <w:r>
        <w:rPr>
          <w:rFonts w:ascii="Times New Roman" w:hAnsi="Times New Roman" w:eastAsia="仿宋_GB2312"/>
          <w:color w:val="000000"/>
          <w:sz w:val="32"/>
          <w:szCs w:val="32"/>
        </w:rPr>
        <w:t>26</w:t>
      </w:r>
      <w:r>
        <w:rPr>
          <w:rFonts w:hint="eastAsia" w:ascii="Times New Roman" w:hAnsi="Times New Roman" w:eastAsia="仿宋_GB2312"/>
          <w:color w:val="000000"/>
          <w:sz w:val="32"/>
          <w:szCs w:val="32"/>
        </w:rPr>
        <w:t>人，全额事业单位，股级建制，隶属保德县环境保护局。保德县环境监察大队下设监察一室、监察二室、监察三室、</w:t>
      </w:r>
      <w:r>
        <w:rPr>
          <w:rFonts w:ascii="Times New Roman" w:hAnsi="Times New Roman" w:eastAsia="仿宋_GB2312"/>
          <w:color w:val="000000"/>
          <w:sz w:val="32"/>
          <w:szCs w:val="32"/>
        </w:rPr>
        <w:t>12369</w:t>
      </w:r>
      <w:r>
        <w:rPr>
          <w:rFonts w:hint="eastAsia" w:ascii="Times New Roman" w:hAnsi="Times New Roman" w:eastAsia="仿宋_GB2312"/>
          <w:color w:val="000000"/>
          <w:sz w:val="32"/>
          <w:szCs w:val="32"/>
        </w:rPr>
        <w:t>举报中心、应急中心、办公室，全体监察人员通过省环保厅组织的环境监察岗位业务培训，全部取得了环境监察执法证，持证上岗率</w:t>
      </w:r>
      <w:r>
        <w:rPr>
          <w:rFonts w:ascii="Times New Roman" w:hAnsi="Times New Roman" w:eastAsia="仿宋_GB2312"/>
          <w:color w:val="000000"/>
          <w:sz w:val="32"/>
          <w:szCs w:val="32"/>
        </w:rPr>
        <w:t>100%</w:t>
      </w:r>
      <w:r>
        <w:rPr>
          <w:rFonts w:hint="eastAsia" w:ascii="Times New Roman" w:hAnsi="Times New Roman" w:eastAsia="仿宋_GB2312"/>
          <w:color w:val="000000"/>
          <w:sz w:val="32"/>
          <w:szCs w:val="32"/>
        </w:rPr>
        <w:t>。通过了省环保厅二级标准化验收。受县环保局委托负责依法对全县范围内的环境保护情况进行日常监察，依法对环境违法行为进行处理；负责受理环境问题群众来信来访工作，及时处理群众举报的环境案件；参与环境污染事故的调查处理。</w:t>
      </w:r>
    </w:p>
    <w:p>
      <w:pPr>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今年以来，保德县环境监察大队高度重视大练兵活动，根据省环保厅《关于开展</w:t>
      </w:r>
      <w:r>
        <w:rPr>
          <w:rFonts w:ascii="Times New Roman" w:hAnsi="Times New Roman" w:eastAsia="仿宋_GB2312"/>
          <w:color w:val="000000"/>
          <w:sz w:val="32"/>
          <w:szCs w:val="32"/>
        </w:rPr>
        <w:t>2018</w:t>
      </w:r>
      <w:r>
        <w:rPr>
          <w:rFonts w:hint="eastAsia" w:ascii="Times New Roman" w:hAnsi="Times New Roman" w:eastAsia="仿宋_GB2312"/>
          <w:color w:val="000000"/>
          <w:sz w:val="32"/>
          <w:szCs w:val="32"/>
        </w:rPr>
        <w:t>年环境执法大练兵的通知》（晋环环监〔</w:t>
      </w:r>
      <w:r>
        <w:rPr>
          <w:rFonts w:ascii="Times New Roman" w:hAnsi="Times New Roman" w:eastAsia="仿宋_GB2312"/>
          <w:color w:val="000000"/>
          <w:sz w:val="32"/>
          <w:szCs w:val="32"/>
        </w:rPr>
        <w:t xml:space="preserve">2018 </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50</w:t>
      </w:r>
      <w:r>
        <w:rPr>
          <w:rFonts w:hint="eastAsia" w:ascii="Times New Roman" w:hAnsi="Times New Roman" w:eastAsia="仿宋_GB2312"/>
          <w:color w:val="000000"/>
          <w:sz w:val="32"/>
          <w:szCs w:val="32"/>
        </w:rPr>
        <w:t>号）要求，我队在省环境监察总队和市环境监察支队的大力指导和支持下，紧紧围绕</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全年、全员、全过程</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大练兵活动主题，积极组织全队人员进行执法业务学习培训，将大练兵意识贯穿到工作中，与日常检查、专项行动结合起来，在全县范围内认真开展了环境执法大练兵活动。</w:t>
      </w:r>
    </w:p>
    <w:p>
      <w:pPr>
        <w:ind w:firstLine="640" w:firstLineChars="200"/>
        <w:rPr>
          <w:rFonts w:ascii="黑体" w:hAnsi="Times New Roman" w:eastAsia="黑体"/>
          <w:color w:val="000000"/>
          <w:sz w:val="32"/>
          <w:szCs w:val="32"/>
        </w:rPr>
      </w:pPr>
      <w:r>
        <w:rPr>
          <w:rFonts w:hint="eastAsia" w:ascii="黑体" w:hAnsi="Times New Roman" w:eastAsia="黑体"/>
          <w:color w:val="000000"/>
          <w:sz w:val="32"/>
          <w:szCs w:val="32"/>
        </w:rPr>
        <w:t>一、工作情况</w:t>
      </w:r>
    </w:p>
    <w:p>
      <w:pPr>
        <w:widowControl/>
        <w:ind w:firstLine="482" w:firstLineChars="150"/>
        <w:jc w:val="left"/>
        <w:rPr>
          <w:rFonts w:ascii="Times New Roman" w:hAnsi="Times New Roman" w:eastAsia="仿宋_GB2312"/>
          <w:color w:val="000000"/>
          <w:kern w:val="0"/>
          <w:sz w:val="32"/>
          <w:szCs w:val="32"/>
        </w:rPr>
      </w:pPr>
      <w:r>
        <w:rPr>
          <w:rFonts w:hint="eastAsia" w:ascii="Times New Roman" w:hAnsi="Times New Roman" w:eastAsia="仿宋_GB2312"/>
          <w:b/>
          <w:color w:val="000000"/>
          <w:kern w:val="0"/>
          <w:sz w:val="32"/>
          <w:szCs w:val="32"/>
        </w:rPr>
        <w:t>（一）加强领导，周密部署。</w:t>
      </w:r>
      <w:r>
        <w:rPr>
          <w:rFonts w:hint="eastAsia" w:ascii="Times New Roman" w:hAnsi="Times New Roman" w:eastAsia="仿宋_GB2312"/>
          <w:color w:val="000000"/>
          <w:kern w:val="0"/>
          <w:sz w:val="32"/>
          <w:szCs w:val="32"/>
        </w:rPr>
        <w:t>局领导高度重视</w:t>
      </w:r>
      <w:r>
        <w:rPr>
          <w:rFonts w:ascii="Times New Roman" w:hAnsi="Times New Roman" w:eastAsia="仿宋_GB2312"/>
          <w:color w:val="000000"/>
          <w:kern w:val="0"/>
          <w:sz w:val="32"/>
          <w:szCs w:val="32"/>
        </w:rPr>
        <w:t>2018</w:t>
      </w:r>
      <w:r>
        <w:rPr>
          <w:rFonts w:hint="eastAsia" w:ascii="Times New Roman" w:hAnsi="Times New Roman" w:eastAsia="仿宋_GB2312"/>
          <w:color w:val="000000"/>
          <w:kern w:val="0"/>
          <w:sz w:val="32"/>
          <w:szCs w:val="32"/>
        </w:rPr>
        <w:t>年环境执法大练兵工作，根据省、市大练兵行动文件精神，积极行动，周密部署，成立了以局长为组长的环境执法大练兵活动小组。以大练兵活动为契机，以培养和深化环境执法人员法治意识，提高依法执法能力，全面提高环境执法人员法治素养和依法办事能力，规范现场检查（勘验）笔录、调查询问笔录等证据材料为抓手，推进行政处罚规范化，提高环境执法人员在调查取证、现场执法、案卷规范等方面的能力。</w:t>
      </w:r>
    </w:p>
    <w:p>
      <w:pPr>
        <w:widowControl/>
        <w:ind w:firstLine="482" w:firstLineChars="150"/>
        <w:jc w:val="left"/>
        <w:rPr>
          <w:rFonts w:ascii="Times New Roman" w:hAnsi="Times New Roman" w:eastAsia="仿宋_GB2312"/>
          <w:color w:val="000000"/>
          <w:kern w:val="0"/>
          <w:sz w:val="32"/>
          <w:szCs w:val="32"/>
        </w:rPr>
      </w:pPr>
      <w:r>
        <w:rPr>
          <w:rFonts w:hint="eastAsia" w:ascii="Times New Roman" w:hAnsi="Times New Roman" w:eastAsia="仿宋_GB2312"/>
          <w:b/>
          <w:color w:val="000000"/>
          <w:kern w:val="0"/>
          <w:sz w:val="32"/>
          <w:szCs w:val="32"/>
        </w:rPr>
        <w:t>（二）积极组织，扎实推进。</w:t>
      </w:r>
      <w:r>
        <w:rPr>
          <w:rFonts w:hint="eastAsia" w:ascii="Times New Roman" w:hAnsi="Times New Roman" w:eastAsia="仿宋_GB2312"/>
          <w:color w:val="000000"/>
          <w:kern w:val="0"/>
          <w:sz w:val="32"/>
          <w:szCs w:val="32"/>
        </w:rPr>
        <w:t>按照</w:t>
      </w:r>
      <w:r>
        <w:rPr>
          <w:rFonts w:hint="eastAsia" w:ascii="Times New Roman" w:hAnsi="Times New Roman" w:eastAsia="仿宋_GB2312"/>
          <w:color w:val="000000"/>
          <w:sz w:val="32"/>
          <w:szCs w:val="32"/>
        </w:rPr>
        <w:t>省环保厅《关于开展</w:t>
      </w:r>
      <w:r>
        <w:rPr>
          <w:rFonts w:ascii="Times New Roman" w:hAnsi="Times New Roman" w:eastAsia="仿宋_GB2312"/>
          <w:color w:val="000000"/>
          <w:sz w:val="32"/>
          <w:szCs w:val="32"/>
        </w:rPr>
        <w:t>2018</w:t>
      </w:r>
      <w:r>
        <w:rPr>
          <w:rFonts w:hint="eastAsia" w:ascii="Times New Roman" w:hAnsi="Times New Roman" w:eastAsia="仿宋_GB2312"/>
          <w:color w:val="000000"/>
          <w:sz w:val="32"/>
          <w:szCs w:val="32"/>
        </w:rPr>
        <w:t>年环境执法大练兵的通知》（晋环环监〔</w:t>
      </w:r>
      <w:r>
        <w:rPr>
          <w:rFonts w:ascii="Times New Roman" w:hAnsi="Times New Roman" w:eastAsia="仿宋_GB2312"/>
          <w:color w:val="000000"/>
          <w:sz w:val="32"/>
          <w:szCs w:val="32"/>
        </w:rPr>
        <w:t xml:space="preserve">2018 </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50</w:t>
      </w:r>
      <w:r>
        <w:rPr>
          <w:rFonts w:hint="eastAsia" w:ascii="Times New Roman" w:hAnsi="Times New Roman" w:eastAsia="仿宋_GB2312"/>
          <w:color w:val="000000"/>
          <w:sz w:val="32"/>
          <w:szCs w:val="32"/>
        </w:rPr>
        <w:t>号）要求，将大练兵意识贯穿到工作中，</w:t>
      </w:r>
      <w:r>
        <w:rPr>
          <w:rFonts w:hint="eastAsia" w:ascii="Times New Roman" w:hAnsi="Times New Roman" w:eastAsia="仿宋_GB2312"/>
          <w:color w:val="000000"/>
          <w:kern w:val="0"/>
          <w:sz w:val="32"/>
          <w:szCs w:val="32"/>
        </w:rPr>
        <w:t>结合日常和专项执法工作规范开展了排污单位现场监督检查、环境违法案件处理处罚、案件移交移送等各项执法工作。今年以来，全县共实施行政处罚</w:t>
      </w:r>
      <w:r>
        <w:rPr>
          <w:rFonts w:ascii="Times New Roman" w:hAnsi="Times New Roman" w:eastAsia="仿宋_GB2312"/>
          <w:color w:val="000000"/>
          <w:kern w:val="0"/>
          <w:sz w:val="32"/>
          <w:szCs w:val="32"/>
        </w:rPr>
        <w:t>42</w:t>
      </w:r>
      <w:r>
        <w:rPr>
          <w:rFonts w:hint="eastAsia" w:ascii="Times New Roman" w:hAnsi="Times New Roman" w:eastAsia="仿宋_GB2312"/>
          <w:color w:val="000000"/>
          <w:kern w:val="0"/>
          <w:sz w:val="32"/>
          <w:szCs w:val="32"/>
        </w:rPr>
        <w:t>家，按日计罚</w:t>
      </w:r>
      <w:r>
        <w:rPr>
          <w:rFonts w:ascii="Times New Roman" w:hAnsi="Times New Roman" w:eastAsia="仿宋_GB2312"/>
          <w:color w:val="000000"/>
          <w:kern w:val="0"/>
          <w:sz w:val="32"/>
          <w:szCs w:val="32"/>
        </w:rPr>
        <w:t>2</w:t>
      </w:r>
      <w:r>
        <w:rPr>
          <w:rFonts w:hint="eastAsia" w:ascii="Times New Roman" w:hAnsi="Times New Roman" w:eastAsia="仿宋_GB2312"/>
          <w:color w:val="000000"/>
          <w:kern w:val="0"/>
          <w:sz w:val="32"/>
          <w:szCs w:val="32"/>
        </w:rPr>
        <w:t>起，停产整治</w:t>
      </w:r>
      <w:r>
        <w:rPr>
          <w:rFonts w:ascii="Times New Roman" w:hAnsi="Times New Roman" w:eastAsia="仿宋_GB2312"/>
          <w:color w:val="000000"/>
          <w:kern w:val="0"/>
          <w:sz w:val="32"/>
          <w:szCs w:val="32"/>
        </w:rPr>
        <w:t>3</w:t>
      </w:r>
      <w:r>
        <w:rPr>
          <w:rFonts w:hint="eastAsia" w:ascii="Times New Roman" w:hAnsi="Times New Roman" w:eastAsia="仿宋_GB2312"/>
          <w:color w:val="000000"/>
          <w:kern w:val="0"/>
          <w:sz w:val="32"/>
          <w:szCs w:val="32"/>
        </w:rPr>
        <w:t>起，移送公安</w:t>
      </w:r>
      <w:r>
        <w:rPr>
          <w:rFonts w:ascii="Times New Roman" w:hAnsi="Times New Roman" w:eastAsia="仿宋_GB2312"/>
          <w:color w:val="000000"/>
          <w:kern w:val="0"/>
          <w:sz w:val="32"/>
          <w:szCs w:val="32"/>
        </w:rPr>
        <w:t>1</w:t>
      </w:r>
      <w:r>
        <w:rPr>
          <w:rFonts w:hint="eastAsia" w:ascii="Times New Roman" w:hAnsi="Times New Roman" w:eastAsia="仿宋_GB2312"/>
          <w:color w:val="000000"/>
          <w:kern w:val="0"/>
          <w:sz w:val="32"/>
          <w:szCs w:val="32"/>
        </w:rPr>
        <w:t>起，下达责令改正违法行为决定书</w:t>
      </w:r>
      <w:r>
        <w:rPr>
          <w:rFonts w:ascii="Times New Roman" w:hAnsi="Times New Roman" w:eastAsia="仿宋_GB2312"/>
          <w:color w:val="000000"/>
          <w:kern w:val="0"/>
          <w:sz w:val="32"/>
          <w:szCs w:val="32"/>
        </w:rPr>
        <w:t>71</w:t>
      </w:r>
      <w:r>
        <w:rPr>
          <w:rFonts w:hint="eastAsia" w:ascii="Times New Roman" w:hAnsi="Times New Roman" w:eastAsia="仿宋_GB2312"/>
          <w:color w:val="000000"/>
          <w:kern w:val="0"/>
          <w:sz w:val="32"/>
          <w:szCs w:val="32"/>
        </w:rPr>
        <w:t>份，累计罚款</w:t>
      </w:r>
      <w:r>
        <w:rPr>
          <w:rFonts w:ascii="Times New Roman" w:hAnsi="Times New Roman" w:eastAsia="仿宋_GB2312"/>
          <w:color w:val="000000"/>
          <w:kern w:val="0"/>
          <w:sz w:val="32"/>
          <w:szCs w:val="32"/>
        </w:rPr>
        <w:t>310</w:t>
      </w:r>
      <w:r>
        <w:rPr>
          <w:rFonts w:hint="eastAsia" w:ascii="Times New Roman" w:hAnsi="Times New Roman" w:eastAsia="仿宋_GB2312"/>
          <w:color w:val="000000"/>
          <w:kern w:val="0"/>
          <w:sz w:val="32"/>
          <w:szCs w:val="32"/>
        </w:rPr>
        <w:t>万元。</w:t>
      </w:r>
    </w:p>
    <w:p>
      <w:pPr>
        <w:widowControl/>
        <w:jc w:val="left"/>
        <w:rPr>
          <w:rFonts w:ascii="Times New Roman" w:hAnsi="Times New Roman" w:eastAsia="仿宋_GB2312"/>
          <w:color w:val="000000"/>
          <w:kern w:val="0"/>
          <w:sz w:val="32"/>
          <w:szCs w:val="32"/>
        </w:rPr>
      </w:pPr>
      <w:r>
        <w:rPr>
          <w:rFonts w:hint="eastAsia" w:ascii="Times New Roman" w:hAnsi="Times New Roman" w:eastAsia="仿宋_GB2312"/>
          <w:color w:val="000000"/>
          <w:kern w:val="0"/>
          <w:sz w:val="32"/>
          <w:szCs w:val="32"/>
        </w:rPr>
        <w:t>　</w:t>
      </w:r>
      <w:r>
        <w:rPr>
          <w:rFonts w:ascii="Times New Roman" w:hAnsi="Times New Roman" w:eastAsia="仿宋_GB2312"/>
          <w:color w:val="000000"/>
          <w:kern w:val="0"/>
          <w:sz w:val="32"/>
          <w:szCs w:val="32"/>
        </w:rPr>
        <w:t xml:space="preserve"> </w:t>
      </w:r>
      <w:r>
        <w:rPr>
          <w:rFonts w:hint="eastAsia" w:ascii="Times New Roman" w:hAnsi="Times New Roman" w:eastAsia="仿宋_GB2312"/>
          <w:b/>
          <w:color w:val="000000"/>
          <w:kern w:val="0"/>
          <w:sz w:val="32"/>
          <w:szCs w:val="32"/>
        </w:rPr>
        <w:t>（三）坚持做到</w:t>
      </w:r>
      <w:r>
        <w:rPr>
          <w:rFonts w:ascii="Times New Roman" w:hAnsi="Times New Roman" w:eastAsia="仿宋_GB2312"/>
          <w:b/>
          <w:color w:val="000000"/>
          <w:kern w:val="0"/>
          <w:sz w:val="32"/>
          <w:szCs w:val="32"/>
        </w:rPr>
        <w:t>“</w:t>
      </w:r>
      <w:r>
        <w:rPr>
          <w:rFonts w:hint="eastAsia" w:ascii="Times New Roman" w:hAnsi="Times New Roman" w:eastAsia="仿宋_GB2312"/>
          <w:b/>
          <w:color w:val="000000"/>
          <w:kern w:val="0"/>
          <w:sz w:val="32"/>
          <w:szCs w:val="32"/>
        </w:rPr>
        <w:t>干中练、练中干</w:t>
      </w:r>
      <w:r>
        <w:rPr>
          <w:rFonts w:ascii="Times New Roman" w:hAnsi="Times New Roman" w:eastAsia="仿宋_GB2312"/>
          <w:b/>
          <w:color w:val="000000"/>
          <w:kern w:val="0"/>
          <w:sz w:val="32"/>
          <w:szCs w:val="32"/>
        </w:rPr>
        <w:t>”</w:t>
      </w:r>
      <w:r>
        <w:rPr>
          <w:rFonts w:hint="eastAsia" w:ascii="Times New Roman" w:hAnsi="Times New Roman" w:eastAsia="仿宋_GB2312"/>
          <w:b/>
          <w:color w:val="000000"/>
          <w:kern w:val="0"/>
          <w:sz w:val="32"/>
          <w:szCs w:val="32"/>
        </w:rPr>
        <w:t>。</w:t>
      </w:r>
      <w:r>
        <w:rPr>
          <w:rFonts w:hint="eastAsia" w:ascii="Times New Roman" w:hAnsi="Times New Roman" w:eastAsia="仿宋_GB2312"/>
          <w:color w:val="000000"/>
          <w:kern w:val="0"/>
          <w:sz w:val="32"/>
          <w:szCs w:val="32"/>
        </w:rPr>
        <w:t>一是结合日常监管，在监察中</w:t>
      </w:r>
      <w:r>
        <w:rPr>
          <w:rFonts w:ascii="Times New Roman" w:hAnsi="Times New Roman" w:eastAsia="仿宋_GB2312"/>
          <w:color w:val="000000"/>
          <w:kern w:val="0"/>
          <w:sz w:val="32"/>
          <w:szCs w:val="32"/>
        </w:rPr>
        <w:t>“</w:t>
      </w:r>
      <w:r>
        <w:rPr>
          <w:rFonts w:hint="eastAsia" w:ascii="Times New Roman" w:hAnsi="Times New Roman" w:eastAsia="仿宋_GB2312"/>
          <w:color w:val="000000"/>
          <w:kern w:val="0"/>
          <w:sz w:val="32"/>
          <w:szCs w:val="32"/>
        </w:rPr>
        <w:t>练兵</w:t>
      </w:r>
      <w:r>
        <w:rPr>
          <w:rFonts w:ascii="Times New Roman" w:hAnsi="Times New Roman" w:eastAsia="仿宋_GB2312"/>
          <w:color w:val="000000"/>
          <w:kern w:val="0"/>
          <w:sz w:val="32"/>
          <w:szCs w:val="32"/>
        </w:rPr>
        <w:t>”</w:t>
      </w:r>
      <w:r>
        <w:rPr>
          <w:rFonts w:hint="eastAsia" w:ascii="Times New Roman" w:hAnsi="Times New Roman" w:eastAsia="仿宋_GB2312"/>
          <w:color w:val="000000"/>
          <w:kern w:val="0"/>
          <w:sz w:val="32"/>
          <w:szCs w:val="32"/>
        </w:rPr>
        <w:t>。二是结合专项行动，在检查中</w:t>
      </w:r>
      <w:r>
        <w:rPr>
          <w:rFonts w:ascii="Times New Roman" w:hAnsi="Times New Roman" w:eastAsia="仿宋_GB2312"/>
          <w:color w:val="000000"/>
          <w:kern w:val="0"/>
          <w:sz w:val="32"/>
          <w:szCs w:val="32"/>
        </w:rPr>
        <w:t>“</w:t>
      </w:r>
      <w:r>
        <w:rPr>
          <w:rFonts w:hint="eastAsia" w:ascii="Times New Roman" w:hAnsi="Times New Roman" w:eastAsia="仿宋_GB2312"/>
          <w:color w:val="000000"/>
          <w:kern w:val="0"/>
          <w:sz w:val="32"/>
          <w:szCs w:val="32"/>
        </w:rPr>
        <w:t>练兵</w:t>
      </w:r>
      <w:r>
        <w:rPr>
          <w:rFonts w:ascii="Times New Roman" w:hAnsi="Times New Roman" w:eastAsia="仿宋_GB2312"/>
          <w:color w:val="000000"/>
          <w:kern w:val="0"/>
          <w:sz w:val="32"/>
          <w:szCs w:val="32"/>
        </w:rPr>
        <w:t>”</w:t>
      </w:r>
      <w:r>
        <w:rPr>
          <w:rFonts w:hint="eastAsia" w:ascii="Times New Roman" w:hAnsi="Times New Roman" w:eastAsia="仿宋_GB2312"/>
          <w:color w:val="000000"/>
          <w:kern w:val="0"/>
          <w:sz w:val="32"/>
          <w:szCs w:val="32"/>
        </w:rPr>
        <w:t>。在大练兵活动中，环境监察执法人员全面深入开展各项环境监察，严格执法程序和案件办案流程，规范取证行为，严格按照环保法律法规，严肃查处环境违法行为。三是在信访举报案件办理中</w:t>
      </w:r>
      <w:r>
        <w:rPr>
          <w:rFonts w:ascii="Times New Roman" w:hAnsi="Times New Roman" w:eastAsia="仿宋_GB2312"/>
          <w:color w:val="000000"/>
          <w:kern w:val="0"/>
          <w:sz w:val="32"/>
          <w:szCs w:val="32"/>
        </w:rPr>
        <w:t>“</w:t>
      </w:r>
      <w:r>
        <w:rPr>
          <w:rFonts w:hint="eastAsia" w:ascii="Times New Roman" w:hAnsi="Times New Roman" w:eastAsia="仿宋_GB2312"/>
          <w:color w:val="000000"/>
          <w:kern w:val="0"/>
          <w:sz w:val="32"/>
          <w:szCs w:val="32"/>
        </w:rPr>
        <w:t>练兵</w:t>
      </w:r>
      <w:r>
        <w:rPr>
          <w:rFonts w:ascii="Times New Roman" w:hAnsi="Times New Roman" w:eastAsia="仿宋_GB2312"/>
          <w:color w:val="000000"/>
          <w:kern w:val="0"/>
          <w:sz w:val="32"/>
          <w:szCs w:val="32"/>
        </w:rPr>
        <w:t>”</w:t>
      </w:r>
      <w:r>
        <w:rPr>
          <w:rFonts w:hint="eastAsia" w:ascii="Times New Roman" w:hAnsi="Times New Roman" w:eastAsia="仿宋_GB2312"/>
          <w:color w:val="000000"/>
          <w:kern w:val="0"/>
          <w:sz w:val="32"/>
          <w:szCs w:val="32"/>
        </w:rPr>
        <w:t>。在群众来信来访</w:t>
      </w:r>
      <w:bookmarkStart w:id="0" w:name="_GoBack"/>
      <w:bookmarkEnd w:id="0"/>
      <w:r>
        <w:rPr>
          <w:rFonts w:hint="eastAsia" w:ascii="Times New Roman" w:hAnsi="Times New Roman" w:eastAsia="仿宋_GB2312"/>
          <w:color w:val="000000"/>
          <w:kern w:val="0"/>
          <w:sz w:val="32"/>
          <w:szCs w:val="32"/>
        </w:rPr>
        <w:t>举报案件办理过程中，牢固树立规范执法、文明执法、廉洁执法的理念，坚持依法办事，严格按照环境保护的法律、法规，做到调查细、勘察细、处理细。本着</w:t>
      </w:r>
      <w:r>
        <w:rPr>
          <w:rFonts w:ascii="Times New Roman" w:hAnsi="Times New Roman" w:eastAsia="仿宋_GB2312"/>
          <w:color w:val="000000"/>
          <w:kern w:val="0"/>
          <w:sz w:val="32"/>
          <w:szCs w:val="32"/>
        </w:rPr>
        <w:t>“</w:t>
      </w:r>
      <w:r>
        <w:rPr>
          <w:rFonts w:hint="eastAsia" w:ascii="Times New Roman" w:hAnsi="Times New Roman" w:eastAsia="仿宋_GB2312"/>
          <w:color w:val="000000"/>
          <w:kern w:val="0"/>
          <w:sz w:val="32"/>
          <w:szCs w:val="32"/>
        </w:rPr>
        <w:t>公开、公平、公正</w:t>
      </w:r>
      <w:r>
        <w:rPr>
          <w:rFonts w:ascii="Times New Roman" w:hAnsi="Times New Roman" w:eastAsia="仿宋_GB2312"/>
          <w:color w:val="000000"/>
          <w:kern w:val="0"/>
          <w:sz w:val="32"/>
          <w:szCs w:val="32"/>
        </w:rPr>
        <w:t>”</w:t>
      </w:r>
      <w:r>
        <w:rPr>
          <w:rFonts w:hint="eastAsia" w:ascii="Times New Roman" w:hAnsi="Times New Roman" w:eastAsia="仿宋_GB2312"/>
          <w:color w:val="000000"/>
          <w:kern w:val="0"/>
          <w:sz w:val="32"/>
          <w:szCs w:val="32"/>
        </w:rPr>
        <w:t>的原则，认认真真查处每一个案件，做到</w:t>
      </w:r>
      <w:r>
        <w:rPr>
          <w:rFonts w:ascii="Times New Roman" w:hAnsi="Times New Roman" w:eastAsia="仿宋_GB2312"/>
          <w:color w:val="000000"/>
          <w:kern w:val="0"/>
          <w:sz w:val="32"/>
          <w:szCs w:val="32"/>
        </w:rPr>
        <w:t>“</w:t>
      </w:r>
      <w:r>
        <w:rPr>
          <w:rFonts w:hint="eastAsia" w:ascii="Times New Roman" w:hAnsi="Times New Roman" w:eastAsia="仿宋_GB2312"/>
          <w:color w:val="000000"/>
          <w:kern w:val="0"/>
          <w:sz w:val="32"/>
          <w:szCs w:val="32"/>
        </w:rPr>
        <w:t>信访工作无小事、严格执法有回声</w:t>
      </w:r>
      <w:r>
        <w:rPr>
          <w:rFonts w:ascii="Times New Roman" w:hAnsi="Times New Roman" w:eastAsia="仿宋_GB2312"/>
          <w:color w:val="000000"/>
          <w:kern w:val="0"/>
          <w:sz w:val="32"/>
          <w:szCs w:val="32"/>
        </w:rPr>
        <w:t>”</w:t>
      </w:r>
      <w:r>
        <w:rPr>
          <w:rFonts w:hint="eastAsia" w:ascii="Times New Roman" w:hAnsi="Times New Roman" w:eastAsia="仿宋_GB2312"/>
          <w:color w:val="000000"/>
          <w:kern w:val="0"/>
          <w:sz w:val="32"/>
          <w:szCs w:val="32"/>
        </w:rPr>
        <w:t>。今年以来，共处理</w:t>
      </w:r>
      <w:r>
        <w:rPr>
          <w:rFonts w:ascii="Times New Roman" w:hAnsi="Times New Roman" w:eastAsia="仿宋_GB2312"/>
          <w:color w:val="000000"/>
          <w:kern w:val="0"/>
          <w:sz w:val="32"/>
          <w:szCs w:val="32"/>
        </w:rPr>
        <w:t>12369</w:t>
      </w:r>
      <w:r>
        <w:rPr>
          <w:rFonts w:hint="eastAsia" w:ascii="Times New Roman" w:hAnsi="Times New Roman" w:eastAsia="仿宋_GB2312"/>
          <w:color w:val="000000"/>
          <w:kern w:val="0"/>
          <w:sz w:val="32"/>
          <w:szCs w:val="32"/>
        </w:rPr>
        <w:t>环保举报、群众来信来访案件</w:t>
      </w:r>
      <w:r>
        <w:rPr>
          <w:rFonts w:ascii="Times New Roman" w:hAnsi="Times New Roman" w:eastAsia="仿宋_GB2312"/>
          <w:color w:val="000000"/>
          <w:kern w:val="0"/>
          <w:sz w:val="32"/>
          <w:szCs w:val="32"/>
        </w:rPr>
        <w:t>74</w:t>
      </w:r>
      <w:r>
        <w:rPr>
          <w:rFonts w:hint="eastAsia" w:ascii="Times New Roman" w:hAnsi="Times New Roman" w:eastAsia="仿宋_GB2312"/>
          <w:color w:val="000000"/>
          <w:kern w:val="0"/>
          <w:sz w:val="32"/>
          <w:szCs w:val="32"/>
        </w:rPr>
        <w:t>起，案件办结率达到</w:t>
      </w:r>
      <w:r>
        <w:rPr>
          <w:rFonts w:ascii="Times New Roman" w:hAnsi="Times New Roman" w:eastAsia="仿宋_GB2312"/>
          <w:color w:val="000000"/>
          <w:kern w:val="0"/>
          <w:sz w:val="32"/>
          <w:szCs w:val="32"/>
        </w:rPr>
        <w:t>100%</w:t>
      </w:r>
      <w:r>
        <w:rPr>
          <w:rFonts w:hint="eastAsia" w:ascii="Times New Roman" w:hAnsi="Times New Roman" w:eastAsia="仿宋_GB2312"/>
          <w:color w:val="000000"/>
          <w:kern w:val="0"/>
          <w:sz w:val="32"/>
          <w:szCs w:val="32"/>
        </w:rPr>
        <w:t>。</w:t>
      </w:r>
    </w:p>
    <w:p>
      <w:pPr>
        <w:widowControl/>
        <w:jc w:val="left"/>
        <w:rPr>
          <w:rFonts w:ascii="黑体" w:hAnsi="Times New Roman" w:eastAsia="黑体"/>
          <w:color w:val="000000"/>
          <w:kern w:val="0"/>
          <w:sz w:val="32"/>
          <w:szCs w:val="32"/>
        </w:rPr>
      </w:pPr>
      <w:r>
        <w:rPr>
          <w:rFonts w:hint="eastAsia" w:ascii="Times New Roman" w:hAnsi="Times New Roman" w:eastAsia="仿宋_GB2312"/>
          <w:color w:val="000000"/>
          <w:kern w:val="0"/>
          <w:sz w:val="32"/>
          <w:szCs w:val="32"/>
        </w:rPr>
        <w:t>　　</w:t>
      </w:r>
      <w:r>
        <w:rPr>
          <w:rFonts w:hint="eastAsia" w:ascii="黑体" w:hAnsi="Times New Roman" w:eastAsia="黑体"/>
          <w:color w:val="000000"/>
          <w:kern w:val="0"/>
          <w:sz w:val="32"/>
          <w:szCs w:val="32"/>
        </w:rPr>
        <w:t>二、大练兵工作成效</w:t>
      </w:r>
    </w:p>
    <w:p>
      <w:pPr>
        <w:widowControl/>
        <w:ind w:firstLine="645"/>
        <w:jc w:val="left"/>
        <w:rPr>
          <w:rFonts w:ascii="Times New Roman" w:hAnsi="Times New Roman" w:eastAsia="仿宋_GB2312"/>
          <w:color w:val="000000"/>
          <w:kern w:val="0"/>
          <w:sz w:val="32"/>
          <w:szCs w:val="32"/>
        </w:rPr>
      </w:pPr>
      <w:r>
        <w:rPr>
          <w:rFonts w:hint="eastAsia" w:ascii="Times New Roman" w:hAnsi="Times New Roman" w:eastAsia="仿宋_GB2312"/>
          <w:color w:val="000000"/>
          <w:kern w:val="0"/>
          <w:sz w:val="32"/>
          <w:szCs w:val="32"/>
        </w:rPr>
        <w:t>通过此次环境执法大练兵活动，全体执法队伍整体素质得到了较大的提高，同时也取得了一些经验。一是提升了执法积极性和队伍凝聚力，提高了执法队伍依法行政的意识和能力。二是通过大练兵全面规范了环境执法工作开展，环境监察队伍执法水平有了很大提升。三是通过开展行政处罚全过程练兵，全面提升立案、调查取证、审查和认定、听证和告知、处罚决定制作和下达、信息公开和报送等各环节的合法性和合规性，夯实执法基础。</w:t>
      </w:r>
    </w:p>
    <w:p>
      <w:pPr>
        <w:widowControl/>
        <w:jc w:val="left"/>
        <w:rPr>
          <w:rFonts w:ascii="黑体" w:hAnsi="Times New Roman" w:eastAsia="黑体"/>
          <w:color w:val="000000"/>
          <w:kern w:val="0"/>
          <w:sz w:val="32"/>
          <w:szCs w:val="32"/>
        </w:rPr>
      </w:pPr>
      <w:r>
        <w:rPr>
          <w:rFonts w:hint="eastAsia" w:ascii="Times New Roman" w:hAnsi="Times New Roman" w:eastAsia="仿宋_GB2312"/>
          <w:color w:val="000000"/>
          <w:kern w:val="0"/>
          <w:sz w:val="32"/>
          <w:szCs w:val="32"/>
        </w:rPr>
        <w:t>　　</w:t>
      </w:r>
      <w:r>
        <w:rPr>
          <w:rFonts w:hint="eastAsia" w:ascii="黑体" w:hAnsi="Times New Roman" w:eastAsia="黑体"/>
          <w:color w:val="000000"/>
          <w:kern w:val="0"/>
          <w:sz w:val="32"/>
          <w:szCs w:val="32"/>
        </w:rPr>
        <w:t>三、下一步打算</w:t>
      </w:r>
    </w:p>
    <w:p>
      <w:pPr>
        <w:widowControl/>
        <w:jc w:val="left"/>
        <w:rPr>
          <w:rFonts w:ascii="Times New Roman" w:hAnsi="Times New Roman" w:eastAsia="仿宋_GB2312"/>
          <w:color w:val="000000"/>
          <w:kern w:val="0"/>
          <w:sz w:val="32"/>
          <w:szCs w:val="32"/>
        </w:rPr>
      </w:pPr>
      <w:r>
        <w:rPr>
          <w:rFonts w:hint="eastAsia" w:ascii="Times New Roman" w:hAnsi="Times New Roman" w:eastAsia="仿宋_GB2312"/>
          <w:color w:val="000000"/>
          <w:kern w:val="0"/>
          <w:sz w:val="32"/>
          <w:szCs w:val="32"/>
        </w:rPr>
        <w:t>　</w:t>
      </w:r>
      <w:r>
        <w:rPr>
          <w:rFonts w:ascii="Times New Roman" w:hAnsi="Times New Roman" w:eastAsia="仿宋_GB2312"/>
          <w:color w:val="000000"/>
          <w:kern w:val="0"/>
          <w:sz w:val="32"/>
          <w:szCs w:val="32"/>
        </w:rPr>
        <w:t xml:space="preserve"> </w:t>
      </w:r>
      <w:r>
        <w:rPr>
          <w:rFonts w:hint="eastAsia" w:ascii="Times New Roman" w:hAnsi="Times New Roman" w:eastAsia="仿宋_GB2312"/>
          <w:color w:val="000000"/>
          <w:kern w:val="0"/>
          <w:sz w:val="32"/>
          <w:szCs w:val="32"/>
        </w:rPr>
        <w:t>（一）继续强化日常环境监察执法。一是严格执行环保法律法规，严守环保底线。全面实施行政执法与刑事司法联动，建立健全环境监管执法相关制度，全面落实网格化环境监管。二是严厉打击环境违法行为，全面巩固大练兵工作取得的成效。三是全面规范环境监管执法行为，及时公开环境监管执法信息，强化联合执法。</w:t>
      </w:r>
    </w:p>
    <w:p>
      <w:pPr>
        <w:widowControl/>
        <w:jc w:val="left"/>
        <w:rPr>
          <w:rFonts w:ascii="Times New Roman" w:hAnsi="Times New Roman" w:eastAsia="仿宋_GB2312"/>
          <w:color w:val="000000"/>
          <w:kern w:val="0"/>
          <w:sz w:val="32"/>
          <w:szCs w:val="32"/>
        </w:rPr>
      </w:pPr>
      <w:r>
        <w:rPr>
          <w:rFonts w:hint="eastAsia" w:ascii="Times New Roman" w:hAnsi="Times New Roman" w:eastAsia="仿宋_GB2312"/>
          <w:color w:val="000000"/>
          <w:kern w:val="0"/>
          <w:sz w:val="32"/>
          <w:szCs w:val="32"/>
        </w:rPr>
        <w:t>　</w:t>
      </w:r>
      <w:r>
        <w:rPr>
          <w:rFonts w:ascii="Times New Roman" w:hAnsi="Times New Roman" w:eastAsia="仿宋_GB2312"/>
          <w:color w:val="000000"/>
          <w:kern w:val="0"/>
          <w:sz w:val="32"/>
          <w:szCs w:val="32"/>
        </w:rPr>
        <w:t xml:space="preserve"> </w:t>
      </w:r>
      <w:r>
        <w:rPr>
          <w:rFonts w:hint="eastAsia" w:ascii="Times New Roman" w:hAnsi="Times New Roman" w:eastAsia="仿宋_GB2312"/>
          <w:color w:val="000000"/>
          <w:kern w:val="0"/>
          <w:sz w:val="32"/>
          <w:szCs w:val="32"/>
        </w:rPr>
        <w:t>（二）努力提升环境监管执法能力。继续加强环境监管执法队伍建设、能力建设，有针对性的提升现有监管执法人员的能力和水平，建立长期开展大练兵活动机制。</w:t>
      </w:r>
    </w:p>
    <w:p>
      <w:pPr>
        <w:widowControl/>
        <w:jc w:val="left"/>
        <w:rPr>
          <w:rFonts w:ascii="Times New Roman" w:hAnsi="Times New Roman" w:eastAsia="仿宋_GB2312"/>
          <w:color w:val="000000"/>
          <w:kern w:val="0"/>
          <w:sz w:val="32"/>
          <w:szCs w:val="32"/>
        </w:rPr>
      </w:pPr>
    </w:p>
    <w:p>
      <w:pPr>
        <w:widowControl/>
        <w:jc w:val="left"/>
        <w:rPr>
          <w:rFonts w:ascii="Times New Roman" w:hAnsi="Times New Roman" w:eastAsia="仿宋_GB2312"/>
          <w:color w:val="000000"/>
          <w:kern w:val="0"/>
          <w:sz w:val="32"/>
          <w:szCs w:val="32"/>
        </w:rPr>
      </w:pPr>
    </w:p>
    <w:p>
      <w:pPr>
        <w:widowControl/>
        <w:jc w:val="left"/>
        <w:rPr>
          <w:rFonts w:ascii="Times New Roman" w:hAnsi="Times New Roman" w:eastAsia="仿宋_GB2312"/>
          <w:color w:val="000000"/>
          <w:kern w:val="0"/>
          <w:sz w:val="32"/>
          <w:szCs w:val="32"/>
        </w:rPr>
      </w:pPr>
    </w:p>
    <w:p>
      <w:pPr>
        <w:widowControl/>
        <w:ind w:firstLine="4000" w:firstLineChars="1250"/>
        <w:jc w:val="left"/>
        <w:rPr>
          <w:rFonts w:ascii="Times New Roman" w:hAnsi="Times New Roman" w:eastAsia="仿宋_GB2312"/>
          <w:color w:val="000000"/>
          <w:kern w:val="0"/>
          <w:sz w:val="32"/>
          <w:szCs w:val="32"/>
        </w:rPr>
      </w:pPr>
      <w:r>
        <w:rPr>
          <w:rFonts w:hint="eastAsia" w:ascii="Times New Roman" w:hAnsi="Times New Roman" w:eastAsia="仿宋_GB2312"/>
          <w:color w:val="000000"/>
          <w:kern w:val="0"/>
          <w:sz w:val="32"/>
          <w:szCs w:val="32"/>
        </w:rPr>
        <w:t>保德县环境监察大队</w:t>
      </w:r>
    </w:p>
    <w:p>
      <w:pPr>
        <w:widowControl/>
        <w:ind w:firstLine="4640" w:firstLineChars="1450"/>
        <w:jc w:val="left"/>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2018</w:t>
      </w:r>
      <w:r>
        <w:rPr>
          <w:rFonts w:hint="eastAsia" w:ascii="Times New Roman" w:hAnsi="Times New Roman" w:eastAsia="仿宋_GB2312"/>
          <w:color w:val="000000"/>
          <w:kern w:val="0"/>
          <w:sz w:val="32"/>
          <w:szCs w:val="32"/>
        </w:rPr>
        <w:t>年</w:t>
      </w:r>
      <w:r>
        <w:rPr>
          <w:rFonts w:ascii="Times New Roman" w:hAnsi="Times New Roman" w:eastAsia="仿宋_GB2312"/>
          <w:color w:val="000000"/>
          <w:kern w:val="0"/>
          <w:sz w:val="32"/>
          <w:szCs w:val="32"/>
        </w:rPr>
        <w:t>11</w:t>
      </w:r>
      <w:r>
        <w:rPr>
          <w:rFonts w:hint="eastAsia" w:ascii="Times New Roman" w:hAnsi="Times New Roman" w:eastAsia="仿宋_GB2312"/>
          <w:color w:val="000000"/>
          <w:kern w:val="0"/>
          <w:sz w:val="32"/>
          <w:szCs w:val="32"/>
        </w:rPr>
        <w:t>月</w:t>
      </w:r>
    </w:p>
    <w:p>
      <w:pPr>
        <w:spacing w:line="600" w:lineRule="exact"/>
        <w:ind w:right="160" w:firstLine="645"/>
        <w:jc w:val="right"/>
        <w:rPr>
          <w:rFonts w:ascii="Times New Roman" w:hAnsi="Times New Roman" w:eastAsia="仿宋_GB2312"/>
          <w:bCs/>
          <w:color w:val="000000"/>
          <w:sz w:val="32"/>
          <w:szCs w:val="32"/>
        </w:rPr>
      </w:pPr>
      <w:r>
        <w:rPr>
          <w:rFonts w:ascii="Times New Roman" w:hAnsi="Times New Roman" w:eastAsia="仿宋_GB2312"/>
          <w:b/>
          <w:bCs/>
          <w:color w:val="000000"/>
          <w:kern w:val="0"/>
          <w:sz w:val="32"/>
          <w:szCs w:val="32"/>
        </w:rPr>
        <w:t>    </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sz w:val="24"/>
        <w:szCs w:val="24"/>
      </w:rPr>
    </w:pPr>
    <w:r>
      <w:rPr>
        <w:rStyle w:val="7"/>
        <w:sz w:val="24"/>
        <w:szCs w:val="24"/>
      </w:rPr>
      <w:fldChar w:fldCharType="begin"/>
    </w:r>
    <w:r>
      <w:rPr>
        <w:rStyle w:val="7"/>
        <w:sz w:val="24"/>
        <w:szCs w:val="24"/>
      </w:rPr>
      <w:instrText xml:space="preserve">PAGE  </w:instrText>
    </w:r>
    <w:r>
      <w:rPr>
        <w:rStyle w:val="7"/>
        <w:sz w:val="24"/>
        <w:szCs w:val="24"/>
      </w:rPr>
      <w:fldChar w:fldCharType="separate"/>
    </w:r>
    <w:r>
      <w:rPr>
        <w:rStyle w:val="7"/>
        <w:sz w:val="24"/>
        <w:szCs w:val="24"/>
      </w:rPr>
      <w:t>4</w:t>
    </w:r>
    <w:r>
      <w:rPr>
        <w:rStyle w:val="7"/>
        <w:sz w:val="24"/>
        <w:szCs w:val="24"/>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26D2"/>
    <w:rsid w:val="000004ED"/>
    <w:rsid w:val="00000975"/>
    <w:rsid w:val="00000DC5"/>
    <w:rsid w:val="00001547"/>
    <w:rsid w:val="00001A4E"/>
    <w:rsid w:val="000022B7"/>
    <w:rsid w:val="00002B0D"/>
    <w:rsid w:val="00002F34"/>
    <w:rsid w:val="000032A4"/>
    <w:rsid w:val="00003939"/>
    <w:rsid w:val="00003DEB"/>
    <w:rsid w:val="00003FEE"/>
    <w:rsid w:val="0000401F"/>
    <w:rsid w:val="00004332"/>
    <w:rsid w:val="00004473"/>
    <w:rsid w:val="0000448A"/>
    <w:rsid w:val="00004CB5"/>
    <w:rsid w:val="00004E08"/>
    <w:rsid w:val="00005230"/>
    <w:rsid w:val="000056E8"/>
    <w:rsid w:val="00005863"/>
    <w:rsid w:val="0000627E"/>
    <w:rsid w:val="0000654D"/>
    <w:rsid w:val="00006776"/>
    <w:rsid w:val="00006CB0"/>
    <w:rsid w:val="00007208"/>
    <w:rsid w:val="0000727F"/>
    <w:rsid w:val="00007825"/>
    <w:rsid w:val="00007E11"/>
    <w:rsid w:val="00010A92"/>
    <w:rsid w:val="000113DF"/>
    <w:rsid w:val="000115A5"/>
    <w:rsid w:val="000116D7"/>
    <w:rsid w:val="0001258F"/>
    <w:rsid w:val="000126D0"/>
    <w:rsid w:val="00012880"/>
    <w:rsid w:val="0001308A"/>
    <w:rsid w:val="000142E4"/>
    <w:rsid w:val="000147B1"/>
    <w:rsid w:val="00015234"/>
    <w:rsid w:val="00015B82"/>
    <w:rsid w:val="00016AB0"/>
    <w:rsid w:val="00016F16"/>
    <w:rsid w:val="000173A7"/>
    <w:rsid w:val="00017E81"/>
    <w:rsid w:val="00020526"/>
    <w:rsid w:val="000206A9"/>
    <w:rsid w:val="000209ED"/>
    <w:rsid w:val="00020AE2"/>
    <w:rsid w:val="00020DE8"/>
    <w:rsid w:val="0002110C"/>
    <w:rsid w:val="000213D0"/>
    <w:rsid w:val="00021922"/>
    <w:rsid w:val="00021FDE"/>
    <w:rsid w:val="0002263F"/>
    <w:rsid w:val="000226DE"/>
    <w:rsid w:val="000231CF"/>
    <w:rsid w:val="0002327F"/>
    <w:rsid w:val="00023388"/>
    <w:rsid w:val="00023511"/>
    <w:rsid w:val="00023F95"/>
    <w:rsid w:val="00024062"/>
    <w:rsid w:val="00024429"/>
    <w:rsid w:val="0002468C"/>
    <w:rsid w:val="00024755"/>
    <w:rsid w:val="00026215"/>
    <w:rsid w:val="00026FEA"/>
    <w:rsid w:val="00027762"/>
    <w:rsid w:val="00030A21"/>
    <w:rsid w:val="00030C9E"/>
    <w:rsid w:val="00031449"/>
    <w:rsid w:val="00031689"/>
    <w:rsid w:val="00031A84"/>
    <w:rsid w:val="000320D5"/>
    <w:rsid w:val="0003224B"/>
    <w:rsid w:val="000329D5"/>
    <w:rsid w:val="00033209"/>
    <w:rsid w:val="000333C8"/>
    <w:rsid w:val="00033686"/>
    <w:rsid w:val="00034172"/>
    <w:rsid w:val="0003422E"/>
    <w:rsid w:val="00034613"/>
    <w:rsid w:val="000347AE"/>
    <w:rsid w:val="000351E1"/>
    <w:rsid w:val="000353E0"/>
    <w:rsid w:val="0003544C"/>
    <w:rsid w:val="00035642"/>
    <w:rsid w:val="000356A8"/>
    <w:rsid w:val="00035CC8"/>
    <w:rsid w:val="00035E09"/>
    <w:rsid w:val="00036100"/>
    <w:rsid w:val="000361D7"/>
    <w:rsid w:val="000367EE"/>
    <w:rsid w:val="00036ADB"/>
    <w:rsid w:val="00036D0C"/>
    <w:rsid w:val="00037533"/>
    <w:rsid w:val="00037705"/>
    <w:rsid w:val="00037AC5"/>
    <w:rsid w:val="000401BF"/>
    <w:rsid w:val="00040776"/>
    <w:rsid w:val="000407EB"/>
    <w:rsid w:val="00040E29"/>
    <w:rsid w:val="00040EDB"/>
    <w:rsid w:val="00041779"/>
    <w:rsid w:val="0004181A"/>
    <w:rsid w:val="000421F8"/>
    <w:rsid w:val="00042332"/>
    <w:rsid w:val="000427BB"/>
    <w:rsid w:val="00042B42"/>
    <w:rsid w:val="000441DA"/>
    <w:rsid w:val="000445D5"/>
    <w:rsid w:val="000447F3"/>
    <w:rsid w:val="00044B01"/>
    <w:rsid w:val="00046276"/>
    <w:rsid w:val="000465F6"/>
    <w:rsid w:val="000466FE"/>
    <w:rsid w:val="00046D0E"/>
    <w:rsid w:val="00047218"/>
    <w:rsid w:val="00047BC7"/>
    <w:rsid w:val="00047C2F"/>
    <w:rsid w:val="000500DC"/>
    <w:rsid w:val="00050D0C"/>
    <w:rsid w:val="000510CF"/>
    <w:rsid w:val="00051366"/>
    <w:rsid w:val="00051E74"/>
    <w:rsid w:val="00052D1F"/>
    <w:rsid w:val="00052F37"/>
    <w:rsid w:val="00053760"/>
    <w:rsid w:val="00053894"/>
    <w:rsid w:val="00053E08"/>
    <w:rsid w:val="00053E36"/>
    <w:rsid w:val="000540D9"/>
    <w:rsid w:val="000544B3"/>
    <w:rsid w:val="00054723"/>
    <w:rsid w:val="00055010"/>
    <w:rsid w:val="000556A0"/>
    <w:rsid w:val="00055AFC"/>
    <w:rsid w:val="00055B89"/>
    <w:rsid w:val="00056EB7"/>
    <w:rsid w:val="00057278"/>
    <w:rsid w:val="0005746C"/>
    <w:rsid w:val="000577AF"/>
    <w:rsid w:val="000577F5"/>
    <w:rsid w:val="00057CD7"/>
    <w:rsid w:val="0006007A"/>
    <w:rsid w:val="0006056C"/>
    <w:rsid w:val="00060BE5"/>
    <w:rsid w:val="00060F12"/>
    <w:rsid w:val="000610DC"/>
    <w:rsid w:val="000613B5"/>
    <w:rsid w:val="0006172C"/>
    <w:rsid w:val="00062388"/>
    <w:rsid w:val="00062B51"/>
    <w:rsid w:val="00063181"/>
    <w:rsid w:val="00063468"/>
    <w:rsid w:val="0006496B"/>
    <w:rsid w:val="0006510A"/>
    <w:rsid w:val="000652D0"/>
    <w:rsid w:val="000652E0"/>
    <w:rsid w:val="000654D7"/>
    <w:rsid w:val="00065776"/>
    <w:rsid w:val="00066064"/>
    <w:rsid w:val="000661C8"/>
    <w:rsid w:val="00066283"/>
    <w:rsid w:val="000664AE"/>
    <w:rsid w:val="0006675B"/>
    <w:rsid w:val="0006683D"/>
    <w:rsid w:val="00066844"/>
    <w:rsid w:val="00066BFB"/>
    <w:rsid w:val="00067422"/>
    <w:rsid w:val="00067824"/>
    <w:rsid w:val="000678C6"/>
    <w:rsid w:val="00067FE3"/>
    <w:rsid w:val="00070357"/>
    <w:rsid w:val="0007040A"/>
    <w:rsid w:val="0007059A"/>
    <w:rsid w:val="000708CA"/>
    <w:rsid w:val="00071396"/>
    <w:rsid w:val="00071527"/>
    <w:rsid w:val="00071AD9"/>
    <w:rsid w:val="00071BBE"/>
    <w:rsid w:val="00072AB6"/>
    <w:rsid w:val="0007363B"/>
    <w:rsid w:val="00073665"/>
    <w:rsid w:val="000736E7"/>
    <w:rsid w:val="00073722"/>
    <w:rsid w:val="00073A12"/>
    <w:rsid w:val="00073D1B"/>
    <w:rsid w:val="00073D7A"/>
    <w:rsid w:val="00073FEF"/>
    <w:rsid w:val="00074258"/>
    <w:rsid w:val="00074721"/>
    <w:rsid w:val="00074B08"/>
    <w:rsid w:val="00074BF7"/>
    <w:rsid w:val="00074E60"/>
    <w:rsid w:val="000751F1"/>
    <w:rsid w:val="00075D92"/>
    <w:rsid w:val="00075F39"/>
    <w:rsid w:val="00077B22"/>
    <w:rsid w:val="00077D46"/>
    <w:rsid w:val="000800C2"/>
    <w:rsid w:val="00080526"/>
    <w:rsid w:val="000807F7"/>
    <w:rsid w:val="0008088A"/>
    <w:rsid w:val="00080973"/>
    <w:rsid w:val="00080F30"/>
    <w:rsid w:val="000812EB"/>
    <w:rsid w:val="000813C0"/>
    <w:rsid w:val="000815D3"/>
    <w:rsid w:val="00081BAA"/>
    <w:rsid w:val="00082397"/>
    <w:rsid w:val="00082462"/>
    <w:rsid w:val="000824BB"/>
    <w:rsid w:val="00082EE5"/>
    <w:rsid w:val="00082FFC"/>
    <w:rsid w:val="00083D89"/>
    <w:rsid w:val="00083E17"/>
    <w:rsid w:val="000840A7"/>
    <w:rsid w:val="000841C9"/>
    <w:rsid w:val="00084DDD"/>
    <w:rsid w:val="000853AB"/>
    <w:rsid w:val="00085C20"/>
    <w:rsid w:val="0008634F"/>
    <w:rsid w:val="000863CD"/>
    <w:rsid w:val="000864A8"/>
    <w:rsid w:val="00086DD8"/>
    <w:rsid w:val="00087645"/>
    <w:rsid w:val="0008791A"/>
    <w:rsid w:val="00087CF0"/>
    <w:rsid w:val="00087F44"/>
    <w:rsid w:val="00090E61"/>
    <w:rsid w:val="00091160"/>
    <w:rsid w:val="000914AC"/>
    <w:rsid w:val="000914BF"/>
    <w:rsid w:val="00091715"/>
    <w:rsid w:val="000918A2"/>
    <w:rsid w:val="00092D74"/>
    <w:rsid w:val="0009336B"/>
    <w:rsid w:val="000939FD"/>
    <w:rsid w:val="00093D40"/>
    <w:rsid w:val="00093E9F"/>
    <w:rsid w:val="00093EB5"/>
    <w:rsid w:val="00094214"/>
    <w:rsid w:val="00094E72"/>
    <w:rsid w:val="00094EF3"/>
    <w:rsid w:val="00094F14"/>
    <w:rsid w:val="00095132"/>
    <w:rsid w:val="00095234"/>
    <w:rsid w:val="0009552B"/>
    <w:rsid w:val="000959B1"/>
    <w:rsid w:val="00095C69"/>
    <w:rsid w:val="00095DB9"/>
    <w:rsid w:val="000964B4"/>
    <w:rsid w:val="0009655F"/>
    <w:rsid w:val="0009754E"/>
    <w:rsid w:val="00097B22"/>
    <w:rsid w:val="00097E82"/>
    <w:rsid w:val="000A0192"/>
    <w:rsid w:val="000A0E84"/>
    <w:rsid w:val="000A0EEC"/>
    <w:rsid w:val="000A1094"/>
    <w:rsid w:val="000A1506"/>
    <w:rsid w:val="000A1533"/>
    <w:rsid w:val="000A15B2"/>
    <w:rsid w:val="000A1C38"/>
    <w:rsid w:val="000A1DF6"/>
    <w:rsid w:val="000A210C"/>
    <w:rsid w:val="000A219B"/>
    <w:rsid w:val="000A21D9"/>
    <w:rsid w:val="000A24ED"/>
    <w:rsid w:val="000A2902"/>
    <w:rsid w:val="000A2FB5"/>
    <w:rsid w:val="000A38BC"/>
    <w:rsid w:val="000A4265"/>
    <w:rsid w:val="000A472B"/>
    <w:rsid w:val="000A527C"/>
    <w:rsid w:val="000A565E"/>
    <w:rsid w:val="000A6D25"/>
    <w:rsid w:val="000A7180"/>
    <w:rsid w:val="000A7342"/>
    <w:rsid w:val="000A7605"/>
    <w:rsid w:val="000A7C02"/>
    <w:rsid w:val="000A7CB4"/>
    <w:rsid w:val="000B057F"/>
    <w:rsid w:val="000B05EA"/>
    <w:rsid w:val="000B133A"/>
    <w:rsid w:val="000B14D6"/>
    <w:rsid w:val="000B1C84"/>
    <w:rsid w:val="000B203A"/>
    <w:rsid w:val="000B2AFC"/>
    <w:rsid w:val="000B375B"/>
    <w:rsid w:val="000B3BA9"/>
    <w:rsid w:val="000B3D5E"/>
    <w:rsid w:val="000B41E9"/>
    <w:rsid w:val="000B5238"/>
    <w:rsid w:val="000B5392"/>
    <w:rsid w:val="000B569D"/>
    <w:rsid w:val="000B5DDF"/>
    <w:rsid w:val="000B5EDA"/>
    <w:rsid w:val="000B6358"/>
    <w:rsid w:val="000B6767"/>
    <w:rsid w:val="000B6AD1"/>
    <w:rsid w:val="000B6B6E"/>
    <w:rsid w:val="000B7562"/>
    <w:rsid w:val="000B7604"/>
    <w:rsid w:val="000B7CD6"/>
    <w:rsid w:val="000C01AE"/>
    <w:rsid w:val="000C0329"/>
    <w:rsid w:val="000C04FF"/>
    <w:rsid w:val="000C08CA"/>
    <w:rsid w:val="000C0BB7"/>
    <w:rsid w:val="000C1922"/>
    <w:rsid w:val="000C19F5"/>
    <w:rsid w:val="000C1AA1"/>
    <w:rsid w:val="000C1E4A"/>
    <w:rsid w:val="000C2C35"/>
    <w:rsid w:val="000C3454"/>
    <w:rsid w:val="000C35BC"/>
    <w:rsid w:val="000C3D51"/>
    <w:rsid w:val="000C49EF"/>
    <w:rsid w:val="000C542E"/>
    <w:rsid w:val="000C5432"/>
    <w:rsid w:val="000C5663"/>
    <w:rsid w:val="000C5E81"/>
    <w:rsid w:val="000C5FAC"/>
    <w:rsid w:val="000C627F"/>
    <w:rsid w:val="000C6735"/>
    <w:rsid w:val="000C6963"/>
    <w:rsid w:val="000C7027"/>
    <w:rsid w:val="000C772A"/>
    <w:rsid w:val="000C7776"/>
    <w:rsid w:val="000D07A1"/>
    <w:rsid w:val="000D0802"/>
    <w:rsid w:val="000D0B66"/>
    <w:rsid w:val="000D2088"/>
    <w:rsid w:val="000D23BA"/>
    <w:rsid w:val="000D2557"/>
    <w:rsid w:val="000D25D8"/>
    <w:rsid w:val="000D279A"/>
    <w:rsid w:val="000D2B47"/>
    <w:rsid w:val="000D4C70"/>
    <w:rsid w:val="000D5073"/>
    <w:rsid w:val="000D519A"/>
    <w:rsid w:val="000D5372"/>
    <w:rsid w:val="000D537C"/>
    <w:rsid w:val="000D56BF"/>
    <w:rsid w:val="000D5851"/>
    <w:rsid w:val="000D59BC"/>
    <w:rsid w:val="000D59BF"/>
    <w:rsid w:val="000D64EE"/>
    <w:rsid w:val="000D6752"/>
    <w:rsid w:val="000D6C5C"/>
    <w:rsid w:val="000D7381"/>
    <w:rsid w:val="000D7965"/>
    <w:rsid w:val="000E03F2"/>
    <w:rsid w:val="000E0517"/>
    <w:rsid w:val="000E06BA"/>
    <w:rsid w:val="000E0F80"/>
    <w:rsid w:val="000E0FCD"/>
    <w:rsid w:val="000E1054"/>
    <w:rsid w:val="000E14E9"/>
    <w:rsid w:val="000E1776"/>
    <w:rsid w:val="000E2C04"/>
    <w:rsid w:val="000E2FFC"/>
    <w:rsid w:val="000E3E5F"/>
    <w:rsid w:val="000E402C"/>
    <w:rsid w:val="000E4061"/>
    <w:rsid w:val="000E44D3"/>
    <w:rsid w:val="000E4AC7"/>
    <w:rsid w:val="000E54C4"/>
    <w:rsid w:val="000E563A"/>
    <w:rsid w:val="000E5CEA"/>
    <w:rsid w:val="000E725E"/>
    <w:rsid w:val="000E7525"/>
    <w:rsid w:val="000E7D51"/>
    <w:rsid w:val="000F0283"/>
    <w:rsid w:val="000F0A05"/>
    <w:rsid w:val="000F1958"/>
    <w:rsid w:val="000F1A5B"/>
    <w:rsid w:val="000F23B5"/>
    <w:rsid w:val="000F2FD1"/>
    <w:rsid w:val="000F31FE"/>
    <w:rsid w:val="000F36A2"/>
    <w:rsid w:val="000F430A"/>
    <w:rsid w:val="000F51F3"/>
    <w:rsid w:val="000F53ED"/>
    <w:rsid w:val="000F547A"/>
    <w:rsid w:val="000F5B04"/>
    <w:rsid w:val="000F6977"/>
    <w:rsid w:val="000F72B9"/>
    <w:rsid w:val="000F7BC1"/>
    <w:rsid w:val="000F7E51"/>
    <w:rsid w:val="000F7E6C"/>
    <w:rsid w:val="0010054B"/>
    <w:rsid w:val="00100552"/>
    <w:rsid w:val="00100714"/>
    <w:rsid w:val="00100DB2"/>
    <w:rsid w:val="001013E6"/>
    <w:rsid w:val="00101990"/>
    <w:rsid w:val="00101A14"/>
    <w:rsid w:val="001021FC"/>
    <w:rsid w:val="00102472"/>
    <w:rsid w:val="0010255B"/>
    <w:rsid w:val="00102C61"/>
    <w:rsid w:val="00102F55"/>
    <w:rsid w:val="001032B8"/>
    <w:rsid w:val="00103708"/>
    <w:rsid w:val="0010395A"/>
    <w:rsid w:val="00103CB5"/>
    <w:rsid w:val="00103CD0"/>
    <w:rsid w:val="001040C1"/>
    <w:rsid w:val="00105454"/>
    <w:rsid w:val="00105B48"/>
    <w:rsid w:val="001063BD"/>
    <w:rsid w:val="001067F2"/>
    <w:rsid w:val="00107015"/>
    <w:rsid w:val="001072E1"/>
    <w:rsid w:val="00107618"/>
    <w:rsid w:val="00107B73"/>
    <w:rsid w:val="00107BE1"/>
    <w:rsid w:val="00107E27"/>
    <w:rsid w:val="0011015D"/>
    <w:rsid w:val="00110269"/>
    <w:rsid w:val="001102C5"/>
    <w:rsid w:val="001104F5"/>
    <w:rsid w:val="00110C79"/>
    <w:rsid w:val="00110D1D"/>
    <w:rsid w:val="00111651"/>
    <w:rsid w:val="00111926"/>
    <w:rsid w:val="00112155"/>
    <w:rsid w:val="0011259D"/>
    <w:rsid w:val="0011290A"/>
    <w:rsid w:val="00113201"/>
    <w:rsid w:val="00113A15"/>
    <w:rsid w:val="00113AC1"/>
    <w:rsid w:val="00113C0F"/>
    <w:rsid w:val="00113D88"/>
    <w:rsid w:val="00113FF8"/>
    <w:rsid w:val="00114121"/>
    <w:rsid w:val="00114218"/>
    <w:rsid w:val="00114367"/>
    <w:rsid w:val="001149C4"/>
    <w:rsid w:val="001153EE"/>
    <w:rsid w:val="00115F09"/>
    <w:rsid w:val="00115F9E"/>
    <w:rsid w:val="00115FFF"/>
    <w:rsid w:val="001167B9"/>
    <w:rsid w:val="001169BD"/>
    <w:rsid w:val="001169C6"/>
    <w:rsid w:val="00116BBD"/>
    <w:rsid w:val="00116EF8"/>
    <w:rsid w:val="00117498"/>
    <w:rsid w:val="00117540"/>
    <w:rsid w:val="0012015D"/>
    <w:rsid w:val="001209D8"/>
    <w:rsid w:val="00120F35"/>
    <w:rsid w:val="001216BD"/>
    <w:rsid w:val="00121DEC"/>
    <w:rsid w:val="001231ED"/>
    <w:rsid w:val="001233F7"/>
    <w:rsid w:val="00123413"/>
    <w:rsid w:val="001234EA"/>
    <w:rsid w:val="001234F5"/>
    <w:rsid w:val="00123CC6"/>
    <w:rsid w:val="00124671"/>
    <w:rsid w:val="00124EA6"/>
    <w:rsid w:val="001251FF"/>
    <w:rsid w:val="00125590"/>
    <w:rsid w:val="0012562B"/>
    <w:rsid w:val="0012570B"/>
    <w:rsid w:val="0012571C"/>
    <w:rsid w:val="0012598C"/>
    <w:rsid w:val="001259B4"/>
    <w:rsid w:val="00125DDF"/>
    <w:rsid w:val="00125DEA"/>
    <w:rsid w:val="00125E2B"/>
    <w:rsid w:val="001268F0"/>
    <w:rsid w:val="001273AB"/>
    <w:rsid w:val="00127553"/>
    <w:rsid w:val="00127ADB"/>
    <w:rsid w:val="00127C05"/>
    <w:rsid w:val="00130D13"/>
    <w:rsid w:val="0013125E"/>
    <w:rsid w:val="0013196F"/>
    <w:rsid w:val="001319C9"/>
    <w:rsid w:val="00131B9E"/>
    <w:rsid w:val="00131C03"/>
    <w:rsid w:val="00131FEA"/>
    <w:rsid w:val="00132719"/>
    <w:rsid w:val="00132B25"/>
    <w:rsid w:val="00132C8C"/>
    <w:rsid w:val="00132D6E"/>
    <w:rsid w:val="00133D40"/>
    <w:rsid w:val="00133D8A"/>
    <w:rsid w:val="00133E95"/>
    <w:rsid w:val="00133F10"/>
    <w:rsid w:val="001344C3"/>
    <w:rsid w:val="001345C3"/>
    <w:rsid w:val="00134B42"/>
    <w:rsid w:val="001352F0"/>
    <w:rsid w:val="00135638"/>
    <w:rsid w:val="00135B24"/>
    <w:rsid w:val="00135DC4"/>
    <w:rsid w:val="00136263"/>
    <w:rsid w:val="00136C55"/>
    <w:rsid w:val="00136D31"/>
    <w:rsid w:val="001374DA"/>
    <w:rsid w:val="0013773E"/>
    <w:rsid w:val="00137CD7"/>
    <w:rsid w:val="00140143"/>
    <w:rsid w:val="00140199"/>
    <w:rsid w:val="00140983"/>
    <w:rsid w:val="00140A61"/>
    <w:rsid w:val="0014160F"/>
    <w:rsid w:val="0014163D"/>
    <w:rsid w:val="0014188A"/>
    <w:rsid w:val="00141B69"/>
    <w:rsid w:val="00142148"/>
    <w:rsid w:val="00142575"/>
    <w:rsid w:val="001430F7"/>
    <w:rsid w:val="001431E7"/>
    <w:rsid w:val="00143B82"/>
    <w:rsid w:val="001440AC"/>
    <w:rsid w:val="00144A74"/>
    <w:rsid w:val="00144C13"/>
    <w:rsid w:val="00144C87"/>
    <w:rsid w:val="00144C9A"/>
    <w:rsid w:val="0014578C"/>
    <w:rsid w:val="00145CF9"/>
    <w:rsid w:val="00145D90"/>
    <w:rsid w:val="00145DBA"/>
    <w:rsid w:val="00145DBC"/>
    <w:rsid w:val="001460AE"/>
    <w:rsid w:val="001475CB"/>
    <w:rsid w:val="00147642"/>
    <w:rsid w:val="00147C12"/>
    <w:rsid w:val="00147D0A"/>
    <w:rsid w:val="00147F67"/>
    <w:rsid w:val="00150328"/>
    <w:rsid w:val="001503FE"/>
    <w:rsid w:val="0015083B"/>
    <w:rsid w:val="00150F36"/>
    <w:rsid w:val="00151D71"/>
    <w:rsid w:val="00153366"/>
    <w:rsid w:val="0015346E"/>
    <w:rsid w:val="0015495C"/>
    <w:rsid w:val="001549C1"/>
    <w:rsid w:val="00154B77"/>
    <w:rsid w:val="00154C6E"/>
    <w:rsid w:val="00155178"/>
    <w:rsid w:val="00155366"/>
    <w:rsid w:val="0015558E"/>
    <w:rsid w:val="001556E1"/>
    <w:rsid w:val="0015628D"/>
    <w:rsid w:val="00156C28"/>
    <w:rsid w:val="0015701B"/>
    <w:rsid w:val="0015748E"/>
    <w:rsid w:val="00160117"/>
    <w:rsid w:val="0016036A"/>
    <w:rsid w:val="001607EC"/>
    <w:rsid w:val="00160C3F"/>
    <w:rsid w:val="00160EA2"/>
    <w:rsid w:val="00161178"/>
    <w:rsid w:val="0016164C"/>
    <w:rsid w:val="00161B2D"/>
    <w:rsid w:val="0016243A"/>
    <w:rsid w:val="001626A8"/>
    <w:rsid w:val="00162ECC"/>
    <w:rsid w:val="00163AE9"/>
    <w:rsid w:val="00163C82"/>
    <w:rsid w:val="001642C8"/>
    <w:rsid w:val="00165D13"/>
    <w:rsid w:val="00165F2B"/>
    <w:rsid w:val="00166813"/>
    <w:rsid w:val="001669E2"/>
    <w:rsid w:val="00167A05"/>
    <w:rsid w:val="00167BFA"/>
    <w:rsid w:val="00167FEB"/>
    <w:rsid w:val="0017046B"/>
    <w:rsid w:val="001709C2"/>
    <w:rsid w:val="00170D82"/>
    <w:rsid w:val="00170D8A"/>
    <w:rsid w:val="00170EB3"/>
    <w:rsid w:val="00171025"/>
    <w:rsid w:val="00171FBB"/>
    <w:rsid w:val="00172C3F"/>
    <w:rsid w:val="00172F09"/>
    <w:rsid w:val="00173222"/>
    <w:rsid w:val="001738C5"/>
    <w:rsid w:val="00175650"/>
    <w:rsid w:val="00175A7D"/>
    <w:rsid w:val="00175B9C"/>
    <w:rsid w:val="00175CD0"/>
    <w:rsid w:val="00176FD2"/>
    <w:rsid w:val="00177220"/>
    <w:rsid w:val="00177B88"/>
    <w:rsid w:val="00177BB5"/>
    <w:rsid w:val="00177D03"/>
    <w:rsid w:val="00177E4E"/>
    <w:rsid w:val="001801C2"/>
    <w:rsid w:val="001801F8"/>
    <w:rsid w:val="001805C4"/>
    <w:rsid w:val="00181165"/>
    <w:rsid w:val="0018143A"/>
    <w:rsid w:val="0018189F"/>
    <w:rsid w:val="00181B71"/>
    <w:rsid w:val="001821DC"/>
    <w:rsid w:val="001821F0"/>
    <w:rsid w:val="00182376"/>
    <w:rsid w:val="001824F8"/>
    <w:rsid w:val="0018283E"/>
    <w:rsid w:val="00182C58"/>
    <w:rsid w:val="00182EC2"/>
    <w:rsid w:val="00182F3B"/>
    <w:rsid w:val="00183140"/>
    <w:rsid w:val="0018328C"/>
    <w:rsid w:val="001834AB"/>
    <w:rsid w:val="00183616"/>
    <w:rsid w:val="00183CA3"/>
    <w:rsid w:val="00184ADA"/>
    <w:rsid w:val="00185479"/>
    <w:rsid w:val="001858E4"/>
    <w:rsid w:val="00185FB2"/>
    <w:rsid w:val="00186493"/>
    <w:rsid w:val="001864B9"/>
    <w:rsid w:val="0018667B"/>
    <w:rsid w:val="001868EE"/>
    <w:rsid w:val="001879CE"/>
    <w:rsid w:val="00190DB3"/>
    <w:rsid w:val="0019125D"/>
    <w:rsid w:val="0019163E"/>
    <w:rsid w:val="00191994"/>
    <w:rsid w:val="00191A49"/>
    <w:rsid w:val="00191ED4"/>
    <w:rsid w:val="001920A9"/>
    <w:rsid w:val="00192432"/>
    <w:rsid w:val="0019280F"/>
    <w:rsid w:val="001928C1"/>
    <w:rsid w:val="00192E72"/>
    <w:rsid w:val="00193397"/>
    <w:rsid w:val="00193EC2"/>
    <w:rsid w:val="00194473"/>
    <w:rsid w:val="001948A0"/>
    <w:rsid w:val="00194AB2"/>
    <w:rsid w:val="001956D8"/>
    <w:rsid w:val="0019600F"/>
    <w:rsid w:val="00196054"/>
    <w:rsid w:val="00196585"/>
    <w:rsid w:val="00196746"/>
    <w:rsid w:val="00196808"/>
    <w:rsid w:val="001A0064"/>
    <w:rsid w:val="001A1993"/>
    <w:rsid w:val="001A1A4D"/>
    <w:rsid w:val="001A1AC7"/>
    <w:rsid w:val="001A1D34"/>
    <w:rsid w:val="001A1EF3"/>
    <w:rsid w:val="001A25E4"/>
    <w:rsid w:val="001A2A01"/>
    <w:rsid w:val="001A2C06"/>
    <w:rsid w:val="001A2D6C"/>
    <w:rsid w:val="001A32CD"/>
    <w:rsid w:val="001A35E4"/>
    <w:rsid w:val="001A37F6"/>
    <w:rsid w:val="001A3D8A"/>
    <w:rsid w:val="001A3E36"/>
    <w:rsid w:val="001A4897"/>
    <w:rsid w:val="001A4B42"/>
    <w:rsid w:val="001A4B6A"/>
    <w:rsid w:val="001A4C66"/>
    <w:rsid w:val="001A4F99"/>
    <w:rsid w:val="001A50DA"/>
    <w:rsid w:val="001A5319"/>
    <w:rsid w:val="001A5537"/>
    <w:rsid w:val="001A5884"/>
    <w:rsid w:val="001A5BCF"/>
    <w:rsid w:val="001A5D21"/>
    <w:rsid w:val="001A5EC1"/>
    <w:rsid w:val="001A62F5"/>
    <w:rsid w:val="001A645B"/>
    <w:rsid w:val="001A6AEE"/>
    <w:rsid w:val="001A6D9A"/>
    <w:rsid w:val="001A775F"/>
    <w:rsid w:val="001A7DB0"/>
    <w:rsid w:val="001B0A1F"/>
    <w:rsid w:val="001B0E17"/>
    <w:rsid w:val="001B0E2D"/>
    <w:rsid w:val="001B0F99"/>
    <w:rsid w:val="001B2319"/>
    <w:rsid w:val="001B284D"/>
    <w:rsid w:val="001B2ABB"/>
    <w:rsid w:val="001B2C0B"/>
    <w:rsid w:val="001B2C26"/>
    <w:rsid w:val="001B301A"/>
    <w:rsid w:val="001B44F2"/>
    <w:rsid w:val="001B4736"/>
    <w:rsid w:val="001B4ACF"/>
    <w:rsid w:val="001B5B59"/>
    <w:rsid w:val="001B5C0B"/>
    <w:rsid w:val="001B6724"/>
    <w:rsid w:val="001B6C77"/>
    <w:rsid w:val="001B72EB"/>
    <w:rsid w:val="001C071A"/>
    <w:rsid w:val="001C077D"/>
    <w:rsid w:val="001C0D06"/>
    <w:rsid w:val="001C13AA"/>
    <w:rsid w:val="001C1A0D"/>
    <w:rsid w:val="001C1FB8"/>
    <w:rsid w:val="001C2412"/>
    <w:rsid w:val="001C2730"/>
    <w:rsid w:val="001C2D39"/>
    <w:rsid w:val="001C2E7B"/>
    <w:rsid w:val="001C2EBE"/>
    <w:rsid w:val="001C34BA"/>
    <w:rsid w:val="001C395A"/>
    <w:rsid w:val="001C397B"/>
    <w:rsid w:val="001C3ADA"/>
    <w:rsid w:val="001C3D94"/>
    <w:rsid w:val="001C4158"/>
    <w:rsid w:val="001C4504"/>
    <w:rsid w:val="001C47B3"/>
    <w:rsid w:val="001C4A86"/>
    <w:rsid w:val="001C4CA0"/>
    <w:rsid w:val="001C5855"/>
    <w:rsid w:val="001C5D6A"/>
    <w:rsid w:val="001C68F4"/>
    <w:rsid w:val="001C694C"/>
    <w:rsid w:val="001C699D"/>
    <w:rsid w:val="001C69B2"/>
    <w:rsid w:val="001C6FD6"/>
    <w:rsid w:val="001C7F8C"/>
    <w:rsid w:val="001D00C2"/>
    <w:rsid w:val="001D024D"/>
    <w:rsid w:val="001D04E4"/>
    <w:rsid w:val="001D1358"/>
    <w:rsid w:val="001D13E8"/>
    <w:rsid w:val="001D15DB"/>
    <w:rsid w:val="001D1BC1"/>
    <w:rsid w:val="001D1C7B"/>
    <w:rsid w:val="001D21FC"/>
    <w:rsid w:val="001D235C"/>
    <w:rsid w:val="001D2723"/>
    <w:rsid w:val="001D29E0"/>
    <w:rsid w:val="001D2E47"/>
    <w:rsid w:val="001D3AF0"/>
    <w:rsid w:val="001D3FDD"/>
    <w:rsid w:val="001D455A"/>
    <w:rsid w:val="001D4621"/>
    <w:rsid w:val="001D4B7B"/>
    <w:rsid w:val="001D4BF1"/>
    <w:rsid w:val="001D4E6B"/>
    <w:rsid w:val="001D5233"/>
    <w:rsid w:val="001D52A7"/>
    <w:rsid w:val="001D539D"/>
    <w:rsid w:val="001D6106"/>
    <w:rsid w:val="001D648E"/>
    <w:rsid w:val="001D6524"/>
    <w:rsid w:val="001D6880"/>
    <w:rsid w:val="001D6D4F"/>
    <w:rsid w:val="001D6F4F"/>
    <w:rsid w:val="001D7946"/>
    <w:rsid w:val="001D7B33"/>
    <w:rsid w:val="001D7C21"/>
    <w:rsid w:val="001D7D38"/>
    <w:rsid w:val="001D7EB5"/>
    <w:rsid w:val="001E0241"/>
    <w:rsid w:val="001E0A93"/>
    <w:rsid w:val="001E14ED"/>
    <w:rsid w:val="001E1FDE"/>
    <w:rsid w:val="001E1FE1"/>
    <w:rsid w:val="001E21F7"/>
    <w:rsid w:val="001E22F1"/>
    <w:rsid w:val="001E24F6"/>
    <w:rsid w:val="001E28F0"/>
    <w:rsid w:val="001E2F02"/>
    <w:rsid w:val="001E2F69"/>
    <w:rsid w:val="001E3827"/>
    <w:rsid w:val="001E3FAE"/>
    <w:rsid w:val="001E47C1"/>
    <w:rsid w:val="001E49BA"/>
    <w:rsid w:val="001E556F"/>
    <w:rsid w:val="001E5CDE"/>
    <w:rsid w:val="001E6A6B"/>
    <w:rsid w:val="001E7103"/>
    <w:rsid w:val="001E7295"/>
    <w:rsid w:val="001E7323"/>
    <w:rsid w:val="001E7501"/>
    <w:rsid w:val="001E78E3"/>
    <w:rsid w:val="001E7F05"/>
    <w:rsid w:val="001F0451"/>
    <w:rsid w:val="001F049D"/>
    <w:rsid w:val="001F2071"/>
    <w:rsid w:val="001F2176"/>
    <w:rsid w:val="001F2305"/>
    <w:rsid w:val="001F238F"/>
    <w:rsid w:val="001F2CB0"/>
    <w:rsid w:val="001F2F31"/>
    <w:rsid w:val="001F30DC"/>
    <w:rsid w:val="001F3246"/>
    <w:rsid w:val="001F3503"/>
    <w:rsid w:val="001F3B71"/>
    <w:rsid w:val="001F3D16"/>
    <w:rsid w:val="001F4416"/>
    <w:rsid w:val="001F47E5"/>
    <w:rsid w:val="001F522B"/>
    <w:rsid w:val="001F6918"/>
    <w:rsid w:val="001F731A"/>
    <w:rsid w:val="001F7B47"/>
    <w:rsid w:val="00200228"/>
    <w:rsid w:val="00200440"/>
    <w:rsid w:val="002005BB"/>
    <w:rsid w:val="00200E76"/>
    <w:rsid w:val="00200FC0"/>
    <w:rsid w:val="00200FF2"/>
    <w:rsid w:val="0020186F"/>
    <w:rsid w:val="00201E74"/>
    <w:rsid w:val="00202322"/>
    <w:rsid w:val="002028CE"/>
    <w:rsid w:val="00202C27"/>
    <w:rsid w:val="00202D1B"/>
    <w:rsid w:val="00202EA8"/>
    <w:rsid w:val="00203966"/>
    <w:rsid w:val="00204039"/>
    <w:rsid w:val="002048FC"/>
    <w:rsid w:val="00204D2A"/>
    <w:rsid w:val="00205905"/>
    <w:rsid w:val="00205A03"/>
    <w:rsid w:val="00205B1C"/>
    <w:rsid w:val="00206DDE"/>
    <w:rsid w:val="00206E88"/>
    <w:rsid w:val="00207673"/>
    <w:rsid w:val="002079D5"/>
    <w:rsid w:val="00207B99"/>
    <w:rsid w:val="002100B8"/>
    <w:rsid w:val="0021055A"/>
    <w:rsid w:val="00211200"/>
    <w:rsid w:val="00211830"/>
    <w:rsid w:val="00211BA6"/>
    <w:rsid w:val="00212696"/>
    <w:rsid w:val="00212854"/>
    <w:rsid w:val="00212A1A"/>
    <w:rsid w:val="00214249"/>
    <w:rsid w:val="00214565"/>
    <w:rsid w:val="00214D94"/>
    <w:rsid w:val="00214DC9"/>
    <w:rsid w:val="002153AC"/>
    <w:rsid w:val="002153B5"/>
    <w:rsid w:val="0021596F"/>
    <w:rsid w:val="002161C1"/>
    <w:rsid w:val="0021649E"/>
    <w:rsid w:val="002164F2"/>
    <w:rsid w:val="00216A0B"/>
    <w:rsid w:val="002179F9"/>
    <w:rsid w:val="00217A13"/>
    <w:rsid w:val="00217E09"/>
    <w:rsid w:val="002206A9"/>
    <w:rsid w:val="00220831"/>
    <w:rsid w:val="0022083A"/>
    <w:rsid w:val="002211C3"/>
    <w:rsid w:val="002219C7"/>
    <w:rsid w:val="00222613"/>
    <w:rsid w:val="00223A80"/>
    <w:rsid w:val="00223FCD"/>
    <w:rsid w:val="00224100"/>
    <w:rsid w:val="002242A4"/>
    <w:rsid w:val="00224EC1"/>
    <w:rsid w:val="002259CE"/>
    <w:rsid w:val="00227BB4"/>
    <w:rsid w:val="00230F42"/>
    <w:rsid w:val="00231583"/>
    <w:rsid w:val="00231B7B"/>
    <w:rsid w:val="00232469"/>
    <w:rsid w:val="0023296E"/>
    <w:rsid w:val="00232E44"/>
    <w:rsid w:val="00233758"/>
    <w:rsid w:val="00233DBF"/>
    <w:rsid w:val="00233FDF"/>
    <w:rsid w:val="00233FED"/>
    <w:rsid w:val="00234277"/>
    <w:rsid w:val="002347CC"/>
    <w:rsid w:val="00234C37"/>
    <w:rsid w:val="002353A2"/>
    <w:rsid w:val="002356A0"/>
    <w:rsid w:val="00235DED"/>
    <w:rsid w:val="00235EA3"/>
    <w:rsid w:val="00235FC0"/>
    <w:rsid w:val="00236109"/>
    <w:rsid w:val="0023610D"/>
    <w:rsid w:val="0023680C"/>
    <w:rsid w:val="00237D0D"/>
    <w:rsid w:val="002400C8"/>
    <w:rsid w:val="00240879"/>
    <w:rsid w:val="00241839"/>
    <w:rsid w:val="002418CF"/>
    <w:rsid w:val="00241A7B"/>
    <w:rsid w:val="00242779"/>
    <w:rsid w:val="0024277C"/>
    <w:rsid w:val="0024305D"/>
    <w:rsid w:val="002433A5"/>
    <w:rsid w:val="00243EEF"/>
    <w:rsid w:val="0024480D"/>
    <w:rsid w:val="00244A19"/>
    <w:rsid w:val="00244CF1"/>
    <w:rsid w:val="0024570B"/>
    <w:rsid w:val="00245A5F"/>
    <w:rsid w:val="0024614B"/>
    <w:rsid w:val="00246980"/>
    <w:rsid w:val="00246C12"/>
    <w:rsid w:val="00247ABE"/>
    <w:rsid w:val="002506EB"/>
    <w:rsid w:val="0025089A"/>
    <w:rsid w:val="00250952"/>
    <w:rsid w:val="00250AEF"/>
    <w:rsid w:val="00251A3B"/>
    <w:rsid w:val="00251D9D"/>
    <w:rsid w:val="00252BB7"/>
    <w:rsid w:val="00253070"/>
    <w:rsid w:val="00253098"/>
    <w:rsid w:val="002532D9"/>
    <w:rsid w:val="002534C2"/>
    <w:rsid w:val="00253588"/>
    <w:rsid w:val="00253662"/>
    <w:rsid w:val="00253899"/>
    <w:rsid w:val="002539DA"/>
    <w:rsid w:val="00254557"/>
    <w:rsid w:val="0025456D"/>
    <w:rsid w:val="0025487C"/>
    <w:rsid w:val="002549BD"/>
    <w:rsid w:val="00254DD6"/>
    <w:rsid w:val="00254E6C"/>
    <w:rsid w:val="00254E8C"/>
    <w:rsid w:val="00255305"/>
    <w:rsid w:val="0025549E"/>
    <w:rsid w:val="00255561"/>
    <w:rsid w:val="0025568A"/>
    <w:rsid w:val="00255947"/>
    <w:rsid w:val="00255C75"/>
    <w:rsid w:val="002560F6"/>
    <w:rsid w:val="00256570"/>
    <w:rsid w:val="00256D70"/>
    <w:rsid w:val="0025773A"/>
    <w:rsid w:val="0025781C"/>
    <w:rsid w:val="00260178"/>
    <w:rsid w:val="002601A6"/>
    <w:rsid w:val="0026032F"/>
    <w:rsid w:val="0026033D"/>
    <w:rsid w:val="00260493"/>
    <w:rsid w:val="0026073A"/>
    <w:rsid w:val="00260C78"/>
    <w:rsid w:val="00260CDD"/>
    <w:rsid w:val="002616BC"/>
    <w:rsid w:val="002622B9"/>
    <w:rsid w:val="0026353A"/>
    <w:rsid w:val="00263AFB"/>
    <w:rsid w:val="00263B1E"/>
    <w:rsid w:val="00263BBE"/>
    <w:rsid w:val="0026402D"/>
    <w:rsid w:val="002643D5"/>
    <w:rsid w:val="00264670"/>
    <w:rsid w:val="0026488B"/>
    <w:rsid w:val="00264D1B"/>
    <w:rsid w:val="00264D61"/>
    <w:rsid w:val="00265693"/>
    <w:rsid w:val="002661A1"/>
    <w:rsid w:val="00266260"/>
    <w:rsid w:val="00266982"/>
    <w:rsid w:val="002674A5"/>
    <w:rsid w:val="002676C8"/>
    <w:rsid w:val="00267D79"/>
    <w:rsid w:val="0027002C"/>
    <w:rsid w:val="00270597"/>
    <w:rsid w:val="0027148B"/>
    <w:rsid w:val="0027159A"/>
    <w:rsid w:val="002729FC"/>
    <w:rsid w:val="00272D2A"/>
    <w:rsid w:val="00273C76"/>
    <w:rsid w:val="00273D3E"/>
    <w:rsid w:val="0027440E"/>
    <w:rsid w:val="00274640"/>
    <w:rsid w:val="00274996"/>
    <w:rsid w:val="00275AE5"/>
    <w:rsid w:val="002769DB"/>
    <w:rsid w:val="0027709D"/>
    <w:rsid w:val="00277518"/>
    <w:rsid w:val="002775FB"/>
    <w:rsid w:val="0027769F"/>
    <w:rsid w:val="00277F2D"/>
    <w:rsid w:val="00280202"/>
    <w:rsid w:val="00280232"/>
    <w:rsid w:val="00280303"/>
    <w:rsid w:val="00280776"/>
    <w:rsid w:val="00280BFB"/>
    <w:rsid w:val="00280F00"/>
    <w:rsid w:val="00281615"/>
    <w:rsid w:val="00281FDF"/>
    <w:rsid w:val="002828B9"/>
    <w:rsid w:val="002828D8"/>
    <w:rsid w:val="002829DA"/>
    <w:rsid w:val="00283750"/>
    <w:rsid w:val="0028376B"/>
    <w:rsid w:val="002839CF"/>
    <w:rsid w:val="00283EF4"/>
    <w:rsid w:val="00283FCB"/>
    <w:rsid w:val="00284262"/>
    <w:rsid w:val="002843AA"/>
    <w:rsid w:val="00284737"/>
    <w:rsid w:val="00285273"/>
    <w:rsid w:val="002859BD"/>
    <w:rsid w:val="00285DD2"/>
    <w:rsid w:val="00286147"/>
    <w:rsid w:val="00286691"/>
    <w:rsid w:val="0028687A"/>
    <w:rsid w:val="00286D7C"/>
    <w:rsid w:val="002872FA"/>
    <w:rsid w:val="00287784"/>
    <w:rsid w:val="00287F29"/>
    <w:rsid w:val="00290002"/>
    <w:rsid w:val="00290023"/>
    <w:rsid w:val="00290031"/>
    <w:rsid w:val="00290509"/>
    <w:rsid w:val="00290E0A"/>
    <w:rsid w:val="00291496"/>
    <w:rsid w:val="00291533"/>
    <w:rsid w:val="002916E5"/>
    <w:rsid w:val="002918A0"/>
    <w:rsid w:val="0029190F"/>
    <w:rsid w:val="002919D0"/>
    <w:rsid w:val="00291F6F"/>
    <w:rsid w:val="0029224C"/>
    <w:rsid w:val="002923B2"/>
    <w:rsid w:val="00292A00"/>
    <w:rsid w:val="00292C86"/>
    <w:rsid w:val="00292DF3"/>
    <w:rsid w:val="0029344A"/>
    <w:rsid w:val="002936BA"/>
    <w:rsid w:val="002936EC"/>
    <w:rsid w:val="002937E1"/>
    <w:rsid w:val="00293844"/>
    <w:rsid w:val="00293D6A"/>
    <w:rsid w:val="002940DD"/>
    <w:rsid w:val="00294289"/>
    <w:rsid w:val="002947ED"/>
    <w:rsid w:val="00294C31"/>
    <w:rsid w:val="00295004"/>
    <w:rsid w:val="00295070"/>
    <w:rsid w:val="00295340"/>
    <w:rsid w:val="00295AA8"/>
    <w:rsid w:val="002962F0"/>
    <w:rsid w:val="00296583"/>
    <w:rsid w:val="00296803"/>
    <w:rsid w:val="00296862"/>
    <w:rsid w:val="00297C19"/>
    <w:rsid w:val="002A0061"/>
    <w:rsid w:val="002A00F0"/>
    <w:rsid w:val="002A0B06"/>
    <w:rsid w:val="002A1435"/>
    <w:rsid w:val="002A2128"/>
    <w:rsid w:val="002A2C2D"/>
    <w:rsid w:val="002A2CD3"/>
    <w:rsid w:val="002A309C"/>
    <w:rsid w:val="002A3AF3"/>
    <w:rsid w:val="002A4489"/>
    <w:rsid w:val="002A45D4"/>
    <w:rsid w:val="002A5136"/>
    <w:rsid w:val="002A5258"/>
    <w:rsid w:val="002A537A"/>
    <w:rsid w:val="002A584C"/>
    <w:rsid w:val="002A5D64"/>
    <w:rsid w:val="002A644B"/>
    <w:rsid w:val="002A6570"/>
    <w:rsid w:val="002A6942"/>
    <w:rsid w:val="002A6AFC"/>
    <w:rsid w:val="002B0EA2"/>
    <w:rsid w:val="002B1CF2"/>
    <w:rsid w:val="002B1EEA"/>
    <w:rsid w:val="002B24F5"/>
    <w:rsid w:val="002B257F"/>
    <w:rsid w:val="002B2ED2"/>
    <w:rsid w:val="002B367A"/>
    <w:rsid w:val="002B3835"/>
    <w:rsid w:val="002B448A"/>
    <w:rsid w:val="002B48D7"/>
    <w:rsid w:val="002B4E97"/>
    <w:rsid w:val="002B57C1"/>
    <w:rsid w:val="002B5A82"/>
    <w:rsid w:val="002B6B2E"/>
    <w:rsid w:val="002B6C0D"/>
    <w:rsid w:val="002B75B1"/>
    <w:rsid w:val="002B7CE7"/>
    <w:rsid w:val="002C0188"/>
    <w:rsid w:val="002C0D14"/>
    <w:rsid w:val="002C12EF"/>
    <w:rsid w:val="002C201C"/>
    <w:rsid w:val="002C23CF"/>
    <w:rsid w:val="002C25BE"/>
    <w:rsid w:val="002C2682"/>
    <w:rsid w:val="002C279E"/>
    <w:rsid w:val="002C2A1C"/>
    <w:rsid w:val="002C3646"/>
    <w:rsid w:val="002C38F1"/>
    <w:rsid w:val="002C3CD2"/>
    <w:rsid w:val="002C41C8"/>
    <w:rsid w:val="002C43D7"/>
    <w:rsid w:val="002C4405"/>
    <w:rsid w:val="002C4491"/>
    <w:rsid w:val="002C4A13"/>
    <w:rsid w:val="002C4F52"/>
    <w:rsid w:val="002C548F"/>
    <w:rsid w:val="002C572A"/>
    <w:rsid w:val="002C5739"/>
    <w:rsid w:val="002C57BD"/>
    <w:rsid w:val="002C5C72"/>
    <w:rsid w:val="002C5F68"/>
    <w:rsid w:val="002C6507"/>
    <w:rsid w:val="002C6D70"/>
    <w:rsid w:val="002C6E2F"/>
    <w:rsid w:val="002C766F"/>
    <w:rsid w:val="002C7793"/>
    <w:rsid w:val="002C7BF0"/>
    <w:rsid w:val="002C7FC7"/>
    <w:rsid w:val="002D00B3"/>
    <w:rsid w:val="002D020C"/>
    <w:rsid w:val="002D0CC6"/>
    <w:rsid w:val="002D0D83"/>
    <w:rsid w:val="002D0DFA"/>
    <w:rsid w:val="002D12AE"/>
    <w:rsid w:val="002D2C4B"/>
    <w:rsid w:val="002D2D5B"/>
    <w:rsid w:val="002D2F6D"/>
    <w:rsid w:val="002D4160"/>
    <w:rsid w:val="002D45F5"/>
    <w:rsid w:val="002D4692"/>
    <w:rsid w:val="002D4B2B"/>
    <w:rsid w:val="002D52A6"/>
    <w:rsid w:val="002D55A3"/>
    <w:rsid w:val="002D5754"/>
    <w:rsid w:val="002D5C6C"/>
    <w:rsid w:val="002D6219"/>
    <w:rsid w:val="002D65BC"/>
    <w:rsid w:val="002D6AA4"/>
    <w:rsid w:val="002D7500"/>
    <w:rsid w:val="002D7566"/>
    <w:rsid w:val="002D760E"/>
    <w:rsid w:val="002D7A90"/>
    <w:rsid w:val="002D7F1B"/>
    <w:rsid w:val="002E0325"/>
    <w:rsid w:val="002E052C"/>
    <w:rsid w:val="002E052E"/>
    <w:rsid w:val="002E0F32"/>
    <w:rsid w:val="002E0F4D"/>
    <w:rsid w:val="002E1C15"/>
    <w:rsid w:val="002E1F1D"/>
    <w:rsid w:val="002E2270"/>
    <w:rsid w:val="002E2CC9"/>
    <w:rsid w:val="002E2D16"/>
    <w:rsid w:val="002E36E7"/>
    <w:rsid w:val="002E400E"/>
    <w:rsid w:val="002E40EF"/>
    <w:rsid w:val="002E427B"/>
    <w:rsid w:val="002E4291"/>
    <w:rsid w:val="002E439B"/>
    <w:rsid w:val="002E484D"/>
    <w:rsid w:val="002E4BC6"/>
    <w:rsid w:val="002E51DC"/>
    <w:rsid w:val="002E5954"/>
    <w:rsid w:val="002E5BF0"/>
    <w:rsid w:val="002E5EEE"/>
    <w:rsid w:val="002E61D6"/>
    <w:rsid w:val="002E68F2"/>
    <w:rsid w:val="002E6C36"/>
    <w:rsid w:val="002E72B7"/>
    <w:rsid w:val="002E731B"/>
    <w:rsid w:val="002E77A2"/>
    <w:rsid w:val="002E789B"/>
    <w:rsid w:val="002E7CA3"/>
    <w:rsid w:val="002F0264"/>
    <w:rsid w:val="002F0513"/>
    <w:rsid w:val="002F0D7B"/>
    <w:rsid w:val="002F0F82"/>
    <w:rsid w:val="002F159B"/>
    <w:rsid w:val="002F196C"/>
    <w:rsid w:val="002F22A6"/>
    <w:rsid w:val="002F2305"/>
    <w:rsid w:val="002F2CAD"/>
    <w:rsid w:val="002F303B"/>
    <w:rsid w:val="002F4024"/>
    <w:rsid w:val="002F41C7"/>
    <w:rsid w:val="002F434A"/>
    <w:rsid w:val="002F457F"/>
    <w:rsid w:val="002F460B"/>
    <w:rsid w:val="002F4F78"/>
    <w:rsid w:val="002F56B2"/>
    <w:rsid w:val="002F5754"/>
    <w:rsid w:val="002F58EE"/>
    <w:rsid w:val="002F598D"/>
    <w:rsid w:val="002F6B0B"/>
    <w:rsid w:val="002F70C3"/>
    <w:rsid w:val="002F7BC6"/>
    <w:rsid w:val="003006D7"/>
    <w:rsid w:val="003007DB"/>
    <w:rsid w:val="003009E1"/>
    <w:rsid w:val="00300E94"/>
    <w:rsid w:val="00300F3F"/>
    <w:rsid w:val="00301A62"/>
    <w:rsid w:val="00301FB1"/>
    <w:rsid w:val="003021B4"/>
    <w:rsid w:val="0030375B"/>
    <w:rsid w:val="00303792"/>
    <w:rsid w:val="00303F97"/>
    <w:rsid w:val="00304612"/>
    <w:rsid w:val="00304A81"/>
    <w:rsid w:val="00304C6D"/>
    <w:rsid w:val="00304E55"/>
    <w:rsid w:val="0030547F"/>
    <w:rsid w:val="003056DB"/>
    <w:rsid w:val="00305772"/>
    <w:rsid w:val="00307569"/>
    <w:rsid w:val="00307EFA"/>
    <w:rsid w:val="00310760"/>
    <w:rsid w:val="00310DDC"/>
    <w:rsid w:val="00312175"/>
    <w:rsid w:val="00312505"/>
    <w:rsid w:val="003126D2"/>
    <w:rsid w:val="0031289B"/>
    <w:rsid w:val="003137BD"/>
    <w:rsid w:val="003139FF"/>
    <w:rsid w:val="00313BC8"/>
    <w:rsid w:val="00314520"/>
    <w:rsid w:val="00314AF6"/>
    <w:rsid w:val="00314DDE"/>
    <w:rsid w:val="00316611"/>
    <w:rsid w:val="003203D5"/>
    <w:rsid w:val="00320506"/>
    <w:rsid w:val="0032068B"/>
    <w:rsid w:val="00320775"/>
    <w:rsid w:val="00320915"/>
    <w:rsid w:val="00320D7F"/>
    <w:rsid w:val="00321230"/>
    <w:rsid w:val="00322361"/>
    <w:rsid w:val="00322784"/>
    <w:rsid w:val="00322BC6"/>
    <w:rsid w:val="00322E1A"/>
    <w:rsid w:val="00323B56"/>
    <w:rsid w:val="00323D4B"/>
    <w:rsid w:val="003240C7"/>
    <w:rsid w:val="00324368"/>
    <w:rsid w:val="00324CCB"/>
    <w:rsid w:val="00324D95"/>
    <w:rsid w:val="00325325"/>
    <w:rsid w:val="0032541C"/>
    <w:rsid w:val="00325661"/>
    <w:rsid w:val="00325733"/>
    <w:rsid w:val="00326311"/>
    <w:rsid w:val="00327149"/>
    <w:rsid w:val="003274A4"/>
    <w:rsid w:val="00327D1E"/>
    <w:rsid w:val="00327DE4"/>
    <w:rsid w:val="00330B1D"/>
    <w:rsid w:val="00330CE5"/>
    <w:rsid w:val="00330F1F"/>
    <w:rsid w:val="00330F86"/>
    <w:rsid w:val="0033163E"/>
    <w:rsid w:val="0033182A"/>
    <w:rsid w:val="003328B9"/>
    <w:rsid w:val="00332D09"/>
    <w:rsid w:val="00332EF5"/>
    <w:rsid w:val="0033343F"/>
    <w:rsid w:val="0033356D"/>
    <w:rsid w:val="00333E06"/>
    <w:rsid w:val="00333EAD"/>
    <w:rsid w:val="003344DA"/>
    <w:rsid w:val="003347E0"/>
    <w:rsid w:val="003351BE"/>
    <w:rsid w:val="00335A95"/>
    <w:rsid w:val="003363B2"/>
    <w:rsid w:val="003363FB"/>
    <w:rsid w:val="00336496"/>
    <w:rsid w:val="003365BC"/>
    <w:rsid w:val="00336749"/>
    <w:rsid w:val="00336812"/>
    <w:rsid w:val="00336819"/>
    <w:rsid w:val="00337168"/>
    <w:rsid w:val="003400C6"/>
    <w:rsid w:val="00340584"/>
    <w:rsid w:val="00340776"/>
    <w:rsid w:val="0034099F"/>
    <w:rsid w:val="003409A0"/>
    <w:rsid w:val="00340FF1"/>
    <w:rsid w:val="0034141E"/>
    <w:rsid w:val="00341B74"/>
    <w:rsid w:val="00341D34"/>
    <w:rsid w:val="003423DC"/>
    <w:rsid w:val="00342C3A"/>
    <w:rsid w:val="00342D87"/>
    <w:rsid w:val="00342F82"/>
    <w:rsid w:val="003438A1"/>
    <w:rsid w:val="00344131"/>
    <w:rsid w:val="00344A18"/>
    <w:rsid w:val="00344FA8"/>
    <w:rsid w:val="00345588"/>
    <w:rsid w:val="00345A45"/>
    <w:rsid w:val="00345B6D"/>
    <w:rsid w:val="003460ED"/>
    <w:rsid w:val="00346A50"/>
    <w:rsid w:val="00346B81"/>
    <w:rsid w:val="00346EBA"/>
    <w:rsid w:val="00346EC7"/>
    <w:rsid w:val="003474FC"/>
    <w:rsid w:val="00347536"/>
    <w:rsid w:val="00347E2D"/>
    <w:rsid w:val="00350534"/>
    <w:rsid w:val="0035083E"/>
    <w:rsid w:val="00350EC2"/>
    <w:rsid w:val="0035107D"/>
    <w:rsid w:val="00351781"/>
    <w:rsid w:val="00351D87"/>
    <w:rsid w:val="00351DE0"/>
    <w:rsid w:val="003520AE"/>
    <w:rsid w:val="003522B7"/>
    <w:rsid w:val="00352574"/>
    <w:rsid w:val="00352CD5"/>
    <w:rsid w:val="0035339E"/>
    <w:rsid w:val="0035380A"/>
    <w:rsid w:val="00353904"/>
    <w:rsid w:val="00353A1E"/>
    <w:rsid w:val="00354105"/>
    <w:rsid w:val="0035427E"/>
    <w:rsid w:val="0035493E"/>
    <w:rsid w:val="00354CF6"/>
    <w:rsid w:val="00355718"/>
    <w:rsid w:val="00355D07"/>
    <w:rsid w:val="00355FB7"/>
    <w:rsid w:val="00356812"/>
    <w:rsid w:val="003570DC"/>
    <w:rsid w:val="00357A5E"/>
    <w:rsid w:val="00357A7C"/>
    <w:rsid w:val="0036010F"/>
    <w:rsid w:val="0036031B"/>
    <w:rsid w:val="00360711"/>
    <w:rsid w:val="003608DA"/>
    <w:rsid w:val="00361069"/>
    <w:rsid w:val="003614F8"/>
    <w:rsid w:val="00361E20"/>
    <w:rsid w:val="00362960"/>
    <w:rsid w:val="00362BEB"/>
    <w:rsid w:val="00363AFC"/>
    <w:rsid w:val="00364D77"/>
    <w:rsid w:val="0036612A"/>
    <w:rsid w:val="00366F14"/>
    <w:rsid w:val="0036773A"/>
    <w:rsid w:val="00367BEE"/>
    <w:rsid w:val="00367C0B"/>
    <w:rsid w:val="00367E5C"/>
    <w:rsid w:val="0037041A"/>
    <w:rsid w:val="003704A6"/>
    <w:rsid w:val="0037063C"/>
    <w:rsid w:val="00370BE0"/>
    <w:rsid w:val="00370C06"/>
    <w:rsid w:val="003710C4"/>
    <w:rsid w:val="00371652"/>
    <w:rsid w:val="003733CA"/>
    <w:rsid w:val="00373492"/>
    <w:rsid w:val="00373715"/>
    <w:rsid w:val="0037461F"/>
    <w:rsid w:val="003749A4"/>
    <w:rsid w:val="0037550C"/>
    <w:rsid w:val="00375BD3"/>
    <w:rsid w:val="0037605D"/>
    <w:rsid w:val="00376422"/>
    <w:rsid w:val="00376A0D"/>
    <w:rsid w:val="003809C2"/>
    <w:rsid w:val="00380D07"/>
    <w:rsid w:val="00380E45"/>
    <w:rsid w:val="003815BE"/>
    <w:rsid w:val="00381794"/>
    <w:rsid w:val="00381E55"/>
    <w:rsid w:val="00381FE8"/>
    <w:rsid w:val="0038223D"/>
    <w:rsid w:val="00382598"/>
    <w:rsid w:val="0038314E"/>
    <w:rsid w:val="003833A6"/>
    <w:rsid w:val="003833D4"/>
    <w:rsid w:val="00384437"/>
    <w:rsid w:val="00384528"/>
    <w:rsid w:val="0038458B"/>
    <w:rsid w:val="003863B8"/>
    <w:rsid w:val="003864F0"/>
    <w:rsid w:val="00386514"/>
    <w:rsid w:val="0038730A"/>
    <w:rsid w:val="0038730E"/>
    <w:rsid w:val="00387465"/>
    <w:rsid w:val="00387F8B"/>
    <w:rsid w:val="00390141"/>
    <w:rsid w:val="0039057A"/>
    <w:rsid w:val="00390894"/>
    <w:rsid w:val="003908F9"/>
    <w:rsid w:val="00390CC5"/>
    <w:rsid w:val="0039100F"/>
    <w:rsid w:val="0039129E"/>
    <w:rsid w:val="00391539"/>
    <w:rsid w:val="0039159C"/>
    <w:rsid w:val="00391AE5"/>
    <w:rsid w:val="00391B1C"/>
    <w:rsid w:val="003921E2"/>
    <w:rsid w:val="0039234C"/>
    <w:rsid w:val="003924AE"/>
    <w:rsid w:val="0039296F"/>
    <w:rsid w:val="00393F0D"/>
    <w:rsid w:val="003941B1"/>
    <w:rsid w:val="00394994"/>
    <w:rsid w:val="00394C1E"/>
    <w:rsid w:val="003959F3"/>
    <w:rsid w:val="00395A0E"/>
    <w:rsid w:val="00395F48"/>
    <w:rsid w:val="003961DD"/>
    <w:rsid w:val="00396515"/>
    <w:rsid w:val="003967A7"/>
    <w:rsid w:val="00396D69"/>
    <w:rsid w:val="00397081"/>
    <w:rsid w:val="00397989"/>
    <w:rsid w:val="00397B96"/>
    <w:rsid w:val="003A0092"/>
    <w:rsid w:val="003A0308"/>
    <w:rsid w:val="003A050B"/>
    <w:rsid w:val="003A0A55"/>
    <w:rsid w:val="003A1436"/>
    <w:rsid w:val="003A1682"/>
    <w:rsid w:val="003A21FC"/>
    <w:rsid w:val="003A244E"/>
    <w:rsid w:val="003A2661"/>
    <w:rsid w:val="003A2EB2"/>
    <w:rsid w:val="003A3CB7"/>
    <w:rsid w:val="003A4220"/>
    <w:rsid w:val="003A4367"/>
    <w:rsid w:val="003A4AA7"/>
    <w:rsid w:val="003A54A4"/>
    <w:rsid w:val="003A58B8"/>
    <w:rsid w:val="003A58C5"/>
    <w:rsid w:val="003A5940"/>
    <w:rsid w:val="003A6248"/>
    <w:rsid w:val="003A6D1C"/>
    <w:rsid w:val="003A6F09"/>
    <w:rsid w:val="003A7320"/>
    <w:rsid w:val="003A738E"/>
    <w:rsid w:val="003A764B"/>
    <w:rsid w:val="003A7DEE"/>
    <w:rsid w:val="003A7EAE"/>
    <w:rsid w:val="003B0895"/>
    <w:rsid w:val="003B0AC4"/>
    <w:rsid w:val="003B0B27"/>
    <w:rsid w:val="003B0C6D"/>
    <w:rsid w:val="003B0D5B"/>
    <w:rsid w:val="003B1B74"/>
    <w:rsid w:val="003B2012"/>
    <w:rsid w:val="003B2379"/>
    <w:rsid w:val="003B241D"/>
    <w:rsid w:val="003B295B"/>
    <w:rsid w:val="003B2E5D"/>
    <w:rsid w:val="003B308E"/>
    <w:rsid w:val="003B3352"/>
    <w:rsid w:val="003B3555"/>
    <w:rsid w:val="003B40D4"/>
    <w:rsid w:val="003B4229"/>
    <w:rsid w:val="003B4287"/>
    <w:rsid w:val="003B429E"/>
    <w:rsid w:val="003B4FE3"/>
    <w:rsid w:val="003B5285"/>
    <w:rsid w:val="003B5362"/>
    <w:rsid w:val="003B5B8B"/>
    <w:rsid w:val="003B5DDD"/>
    <w:rsid w:val="003B602D"/>
    <w:rsid w:val="003B6058"/>
    <w:rsid w:val="003B65A3"/>
    <w:rsid w:val="003B670C"/>
    <w:rsid w:val="003B6728"/>
    <w:rsid w:val="003B6FD7"/>
    <w:rsid w:val="003B7106"/>
    <w:rsid w:val="003B710A"/>
    <w:rsid w:val="003B7431"/>
    <w:rsid w:val="003B7C18"/>
    <w:rsid w:val="003B7D64"/>
    <w:rsid w:val="003C0472"/>
    <w:rsid w:val="003C04C8"/>
    <w:rsid w:val="003C0B4D"/>
    <w:rsid w:val="003C0B97"/>
    <w:rsid w:val="003C0CCB"/>
    <w:rsid w:val="003C0D69"/>
    <w:rsid w:val="003C18CC"/>
    <w:rsid w:val="003C1C60"/>
    <w:rsid w:val="003C1E62"/>
    <w:rsid w:val="003C1EEE"/>
    <w:rsid w:val="003C1F17"/>
    <w:rsid w:val="003C1F2D"/>
    <w:rsid w:val="003C318A"/>
    <w:rsid w:val="003C335B"/>
    <w:rsid w:val="003C3D1E"/>
    <w:rsid w:val="003C3E72"/>
    <w:rsid w:val="003C446D"/>
    <w:rsid w:val="003C478E"/>
    <w:rsid w:val="003C47C6"/>
    <w:rsid w:val="003C47CA"/>
    <w:rsid w:val="003C4913"/>
    <w:rsid w:val="003C50B4"/>
    <w:rsid w:val="003C55CD"/>
    <w:rsid w:val="003C55FC"/>
    <w:rsid w:val="003C576A"/>
    <w:rsid w:val="003C5A71"/>
    <w:rsid w:val="003C5A97"/>
    <w:rsid w:val="003C5D65"/>
    <w:rsid w:val="003C5E5B"/>
    <w:rsid w:val="003C6376"/>
    <w:rsid w:val="003C6A49"/>
    <w:rsid w:val="003C727E"/>
    <w:rsid w:val="003C747F"/>
    <w:rsid w:val="003D01D2"/>
    <w:rsid w:val="003D0B7A"/>
    <w:rsid w:val="003D0CB6"/>
    <w:rsid w:val="003D104B"/>
    <w:rsid w:val="003D1118"/>
    <w:rsid w:val="003D2036"/>
    <w:rsid w:val="003D21CF"/>
    <w:rsid w:val="003D2544"/>
    <w:rsid w:val="003D2D11"/>
    <w:rsid w:val="003D3452"/>
    <w:rsid w:val="003D3D1B"/>
    <w:rsid w:val="003D4096"/>
    <w:rsid w:val="003D4263"/>
    <w:rsid w:val="003D42F9"/>
    <w:rsid w:val="003D4BAB"/>
    <w:rsid w:val="003D4D74"/>
    <w:rsid w:val="003D4FE3"/>
    <w:rsid w:val="003D5075"/>
    <w:rsid w:val="003D5105"/>
    <w:rsid w:val="003D575F"/>
    <w:rsid w:val="003D66FA"/>
    <w:rsid w:val="003D74F3"/>
    <w:rsid w:val="003D768B"/>
    <w:rsid w:val="003D7D22"/>
    <w:rsid w:val="003D7FF0"/>
    <w:rsid w:val="003E01AB"/>
    <w:rsid w:val="003E020B"/>
    <w:rsid w:val="003E0430"/>
    <w:rsid w:val="003E047D"/>
    <w:rsid w:val="003E0542"/>
    <w:rsid w:val="003E070D"/>
    <w:rsid w:val="003E1159"/>
    <w:rsid w:val="003E1528"/>
    <w:rsid w:val="003E2F05"/>
    <w:rsid w:val="003E3333"/>
    <w:rsid w:val="003E3C78"/>
    <w:rsid w:val="003E4872"/>
    <w:rsid w:val="003E48D0"/>
    <w:rsid w:val="003E4B08"/>
    <w:rsid w:val="003E4C38"/>
    <w:rsid w:val="003E4DD9"/>
    <w:rsid w:val="003E4F4E"/>
    <w:rsid w:val="003E5080"/>
    <w:rsid w:val="003E521F"/>
    <w:rsid w:val="003E5231"/>
    <w:rsid w:val="003E593F"/>
    <w:rsid w:val="003E5EFB"/>
    <w:rsid w:val="003E68BC"/>
    <w:rsid w:val="003E6EF5"/>
    <w:rsid w:val="003E786D"/>
    <w:rsid w:val="003E7BE6"/>
    <w:rsid w:val="003E7EEB"/>
    <w:rsid w:val="003F0170"/>
    <w:rsid w:val="003F0704"/>
    <w:rsid w:val="003F1050"/>
    <w:rsid w:val="003F16DF"/>
    <w:rsid w:val="003F1E04"/>
    <w:rsid w:val="003F2974"/>
    <w:rsid w:val="003F3909"/>
    <w:rsid w:val="003F3942"/>
    <w:rsid w:val="003F3BB9"/>
    <w:rsid w:val="003F422B"/>
    <w:rsid w:val="003F5481"/>
    <w:rsid w:val="003F580E"/>
    <w:rsid w:val="003F5EAC"/>
    <w:rsid w:val="003F6C0F"/>
    <w:rsid w:val="003F6D49"/>
    <w:rsid w:val="003F6E89"/>
    <w:rsid w:val="003F796C"/>
    <w:rsid w:val="004003D5"/>
    <w:rsid w:val="00401121"/>
    <w:rsid w:val="004019B2"/>
    <w:rsid w:val="00401D8C"/>
    <w:rsid w:val="00401EB5"/>
    <w:rsid w:val="00402705"/>
    <w:rsid w:val="00402D5F"/>
    <w:rsid w:val="00402DF6"/>
    <w:rsid w:val="00402F8A"/>
    <w:rsid w:val="00402F8F"/>
    <w:rsid w:val="004032D3"/>
    <w:rsid w:val="00403507"/>
    <w:rsid w:val="004039D0"/>
    <w:rsid w:val="00403B2D"/>
    <w:rsid w:val="0040423F"/>
    <w:rsid w:val="00404A45"/>
    <w:rsid w:val="00404FB3"/>
    <w:rsid w:val="004054B9"/>
    <w:rsid w:val="004056A7"/>
    <w:rsid w:val="004069B6"/>
    <w:rsid w:val="004075E1"/>
    <w:rsid w:val="0040762D"/>
    <w:rsid w:val="00407AFE"/>
    <w:rsid w:val="00407BAA"/>
    <w:rsid w:val="0041076E"/>
    <w:rsid w:val="00410870"/>
    <w:rsid w:val="0041095A"/>
    <w:rsid w:val="00410CED"/>
    <w:rsid w:val="00411483"/>
    <w:rsid w:val="00411843"/>
    <w:rsid w:val="004118A3"/>
    <w:rsid w:val="004118D7"/>
    <w:rsid w:val="00412975"/>
    <w:rsid w:val="00413009"/>
    <w:rsid w:val="00413224"/>
    <w:rsid w:val="00413813"/>
    <w:rsid w:val="00413CFD"/>
    <w:rsid w:val="00413F33"/>
    <w:rsid w:val="00414911"/>
    <w:rsid w:val="004149B2"/>
    <w:rsid w:val="00414AC1"/>
    <w:rsid w:val="00414C14"/>
    <w:rsid w:val="0041503A"/>
    <w:rsid w:val="00415728"/>
    <w:rsid w:val="00415853"/>
    <w:rsid w:val="00415B55"/>
    <w:rsid w:val="00415B63"/>
    <w:rsid w:val="00415F68"/>
    <w:rsid w:val="0041616B"/>
    <w:rsid w:val="00416383"/>
    <w:rsid w:val="0041638F"/>
    <w:rsid w:val="004163F1"/>
    <w:rsid w:val="00416822"/>
    <w:rsid w:val="00416880"/>
    <w:rsid w:val="00416C97"/>
    <w:rsid w:val="00416F67"/>
    <w:rsid w:val="00417812"/>
    <w:rsid w:val="00417F9A"/>
    <w:rsid w:val="00420279"/>
    <w:rsid w:val="004203F2"/>
    <w:rsid w:val="004205FA"/>
    <w:rsid w:val="004206A2"/>
    <w:rsid w:val="00420D5A"/>
    <w:rsid w:val="00420D8A"/>
    <w:rsid w:val="00421159"/>
    <w:rsid w:val="004212D0"/>
    <w:rsid w:val="00421481"/>
    <w:rsid w:val="00421D94"/>
    <w:rsid w:val="0042215C"/>
    <w:rsid w:val="00423189"/>
    <w:rsid w:val="0042331F"/>
    <w:rsid w:val="004237C9"/>
    <w:rsid w:val="00423804"/>
    <w:rsid w:val="00423895"/>
    <w:rsid w:val="00423C43"/>
    <w:rsid w:val="004245F2"/>
    <w:rsid w:val="00424C8E"/>
    <w:rsid w:val="00424CAB"/>
    <w:rsid w:val="00425181"/>
    <w:rsid w:val="004259E0"/>
    <w:rsid w:val="00425A2D"/>
    <w:rsid w:val="00425E0C"/>
    <w:rsid w:val="0042616D"/>
    <w:rsid w:val="00426B82"/>
    <w:rsid w:val="00427533"/>
    <w:rsid w:val="00427B80"/>
    <w:rsid w:val="00430583"/>
    <w:rsid w:val="004310F4"/>
    <w:rsid w:val="00431638"/>
    <w:rsid w:val="00431CC1"/>
    <w:rsid w:val="00431FE4"/>
    <w:rsid w:val="00433170"/>
    <w:rsid w:val="004331AF"/>
    <w:rsid w:val="00433B79"/>
    <w:rsid w:val="00433F14"/>
    <w:rsid w:val="004341A2"/>
    <w:rsid w:val="004344EB"/>
    <w:rsid w:val="00434563"/>
    <w:rsid w:val="00435C87"/>
    <w:rsid w:val="00435E6F"/>
    <w:rsid w:val="00436612"/>
    <w:rsid w:val="00436C0C"/>
    <w:rsid w:val="00436C4D"/>
    <w:rsid w:val="00437221"/>
    <w:rsid w:val="00437E62"/>
    <w:rsid w:val="0044044C"/>
    <w:rsid w:val="00440474"/>
    <w:rsid w:val="00440B5F"/>
    <w:rsid w:val="00440BC2"/>
    <w:rsid w:val="0044243E"/>
    <w:rsid w:val="0044246D"/>
    <w:rsid w:val="0044281B"/>
    <w:rsid w:val="00442A22"/>
    <w:rsid w:val="0044308F"/>
    <w:rsid w:val="004439BA"/>
    <w:rsid w:val="00443AFE"/>
    <w:rsid w:val="00443DBE"/>
    <w:rsid w:val="00443E6B"/>
    <w:rsid w:val="004440EB"/>
    <w:rsid w:val="00444633"/>
    <w:rsid w:val="00444656"/>
    <w:rsid w:val="00444982"/>
    <w:rsid w:val="00444DAA"/>
    <w:rsid w:val="0044524C"/>
    <w:rsid w:val="004452A6"/>
    <w:rsid w:val="0044577A"/>
    <w:rsid w:val="0044630C"/>
    <w:rsid w:val="0044695D"/>
    <w:rsid w:val="0044695E"/>
    <w:rsid w:val="004469B5"/>
    <w:rsid w:val="004472A3"/>
    <w:rsid w:val="004472FC"/>
    <w:rsid w:val="004475CA"/>
    <w:rsid w:val="00447993"/>
    <w:rsid w:val="00447BE5"/>
    <w:rsid w:val="00447C3D"/>
    <w:rsid w:val="00450125"/>
    <w:rsid w:val="004504EA"/>
    <w:rsid w:val="0045081A"/>
    <w:rsid w:val="0045140E"/>
    <w:rsid w:val="00451FAE"/>
    <w:rsid w:val="004520DE"/>
    <w:rsid w:val="004525F8"/>
    <w:rsid w:val="00452891"/>
    <w:rsid w:val="00453375"/>
    <w:rsid w:val="00453701"/>
    <w:rsid w:val="00453D8F"/>
    <w:rsid w:val="00454B96"/>
    <w:rsid w:val="00454CC8"/>
    <w:rsid w:val="00454F16"/>
    <w:rsid w:val="00455DD2"/>
    <w:rsid w:val="00455F0C"/>
    <w:rsid w:val="00456252"/>
    <w:rsid w:val="00457416"/>
    <w:rsid w:val="00457893"/>
    <w:rsid w:val="004579F9"/>
    <w:rsid w:val="00457FA7"/>
    <w:rsid w:val="00460526"/>
    <w:rsid w:val="004607D5"/>
    <w:rsid w:val="0046101B"/>
    <w:rsid w:val="00461311"/>
    <w:rsid w:val="00461FE5"/>
    <w:rsid w:val="004621C9"/>
    <w:rsid w:val="00462325"/>
    <w:rsid w:val="004625DC"/>
    <w:rsid w:val="004629BF"/>
    <w:rsid w:val="00462E53"/>
    <w:rsid w:val="00462E71"/>
    <w:rsid w:val="00463508"/>
    <w:rsid w:val="00463DE8"/>
    <w:rsid w:val="00463ED6"/>
    <w:rsid w:val="0046411B"/>
    <w:rsid w:val="00464569"/>
    <w:rsid w:val="00464B77"/>
    <w:rsid w:val="0046502F"/>
    <w:rsid w:val="004652F7"/>
    <w:rsid w:val="00465545"/>
    <w:rsid w:val="00465DC1"/>
    <w:rsid w:val="00466142"/>
    <w:rsid w:val="00466215"/>
    <w:rsid w:val="004665A7"/>
    <w:rsid w:val="004666A3"/>
    <w:rsid w:val="004667DD"/>
    <w:rsid w:val="00467329"/>
    <w:rsid w:val="004676F0"/>
    <w:rsid w:val="00467C10"/>
    <w:rsid w:val="00470161"/>
    <w:rsid w:val="004705F5"/>
    <w:rsid w:val="0047081C"/>
    <w:rsid w:val="00470C3A"/>
    <w:rsid w:val="0047114F"/>
    <w:rsid w:val="0047132F"/>
    <w:rsid w:val="00471585"/>
    <w:rsid w:val="0047170A"/>
    <w:rsid w:val="00471ACA"/>
    <w:rsid w:val="00471EDC"/>
    <w:rsid w:val="004721DE"/>
    <w:rsid w:val="0047228E"/>
    <w:rsid w:val="004722BB"/>
    <w:rsid w:val="00472E02"/>
    <w:rsid w:val="00473EB2"/>
    <w:rsid w:val="004741F1"/>
    <w:rsid w:val="00474DD5"/>
    <w:rsid w:val="00475097"/>
    <w:rsid w:val="00475757"/>
    <w:rsid w:val="00475C58"/>
    <w:rsid w:val="00475DCF"/>
    <w:rsid w:val="00476256"/>
    <w:rsid w:val="004769A9"/>
    <w:rsid w:val="0047744C"/>
    <w:rsid w:val="00477478"/>
    <w:rsid w:val="00477A4E"/>
    <w:rsid w:val="00480181"/>
    <w:rsid w:val="00480448"/>
    <w:rsid w:val="004809D3"/>
    <w:rsid w:val="00480DF8"/>
    <w:rsid w:val="0048116F"/>
    <w:rsid w:val="00481B1E"/>
    <w:rsid w:val="00481C78"/>
    <w:rsid w:val="00482219"/>
    <w:rsid w:val="004822DF"/>
    <w:rsid w:val="00482405"/>
    <w:rsid w:val="004826F1"/>
    <w:rsid w:val="00483354"/>
    <w:rsid w:val="004833F4"/>
    <w:rsid w:val="00483698"/>
    <w:rsid w:val="0048404E"/>
    <w:rsid w:val="00484AC5"/>
    <w:rsid w:val="00484B17"/>
    <w:rsid w:val="00485372"/>
    <w:rsid w:val="004853E7"/>
    <w:rsid w:val="0048581C"/>
    <w:rsid w:val="00485B32"/>
    <w:rsid w:val="00485FAF"/>
    <w:rsid w:val="00486826"/>
    <w:rsid w:val="00487E99"/>
    <w:rsid w:val="00487F46"/>
    <w:rsid w:val="00490355"/>
    <w:rsid w:val="00490796"/>
    <w:rsid w:val="00490867"/>
    <w:rsid w:val="00490F36"/>
    <w:rsid w:val="0049167E"/>
    <w:rsid w:val="00491AEF"/>
    <w:rsid w:val="00491BE1"/>
    <w:rsid w:val="0049268D"/>
    <w:rsid w:val="00492A11"/>
    <w:rsid w:val="00492A80"/>
    <w:rsid w:val="00492CCC"/>
    <w:rsid w:val="00492E96"/>
    <w:rsid w:val="00493248"/>
    <w:rsid w:val="00493B8F"/>
    <w:rsid w:val="00494D82"/>
    <w:rsid w:val="00494F54"/>
    <w:rsid w:val="00495560"/>
    <w:rsid w:val="004958E5"/>
    <w:rsid w:val="00495938"/>
    <w:rsid w:val="00496426"/>
    <w:rsid w:val="0049660C"/>
    <w:rsid w:val="00496EE3"/>
    <w:rsid w:val="0049726F"/>
    <w:rsid w:val="0049734A"/>
    <w:rsid w:val="0049751A"/>
    <w:rsid w:val="0049769A"/>
    <w:rsid w:val="004978C5"/>
    <w:rsid w:val="00497B73"/>
    <w:rsid w:val="004A015D"/>
    <w:rsid w:val="004A029C"/>
    <w:rsid w:val="004A0456"/>
    <w:rsid w:val="004A1907"/>
    <w:rsid w:val="004A1D90"/>
    <w:rsid w:val="004A2CF4"/>
    <w:rsid w:val="004A2D27"/>
    <w:rsid w:val="004A3147"/>
    <w:rsid w:val="004A3A91"/>
    <w:rsid w:val="004A3B69"/>
    <w:rsid w:val="004A409D"/>
    <w:rsid w:val="004A4272"/>
    <w:rsid w:val="004A4CA3"/>
    <w:rsid w:val="004A4CFA"/>
    <w:rsid w:val="004A4EA3"/>
    <w:rsid w:val="004A50FB"/>
    <w:rsid w:val="004A57E5"/>
    <w:rsid w:val="004A5E35"/>
    <w:rsid w:val="004A6781"/>
    <w:rsid w:val="004A683D"/>
    <w:rsid w:val="004A6BB6"/>
    <w:rsid w:val="004A7374"/>
    <w:rsid w:val="004A7F23"/>
    <w:rsid w:val="004B0C36"/>
    <w:rsid w:val="004B12B8"/>
    <w:rsid w:val="004B1519"/>
    <w:rsid w:val="004B16FA"/>
    <w:rsid w:val="004B1718"/>
    <w:rsid w:val="004B1E39"/>
    <w:rsid w:val="004B1F26"/>
    <w:rsid w:val="004B2B75"/>
    <w:rsid w:val="004B312E"/>
    <w:rsid w:val="004B3B53"/>
    <w:rsid w:val="004B4295"/>
    <w:rsid w:val="004B434D"/>
    <w:rsid w:val="004B4495"/>
    <w:rsid w:val="004B4AB0"/>
    <w:rsid w:val="004B4C7D"/>
    <w:rsid w:val="004B4F9A"/>
    <w:rsid w:val="004B53EC"/>
    <w:rsid w:val="004B5638"/>
    <w:rsid w:val="004B580F"/>
    <w:rsid w:val="004B5BA6"/>
    <w:rsid w:val="004B648B"/>
    <w:rsid w:val="004B6741"/>
    <w:rsid w:val="004B6999"/>
    <w:rsid w:val="004B79CE"/>
    <w:rsid w:val="004B7A55"/>
    <w:rsid w:val="004B7BC9"/>
    <w:rsid w:val="004C02AA"/>
    <w:rsid w:val="004C054A"/>
    <w:rsid w:val="004C0611"/>
    <w:rsid w:val="004C0905"/>
    <w:rsid w:val="004C0961"/>
    <w:rsid w:val="004C1F56"/>
    <w:rsid w:val="004C359A"/>
    <w:rsid w:val="004C3AE4"/>
    <w:rsid w:val="004C3BA2"/>
    <w:rsid w:val="004C4835"/>
    <w:rsid w:val="004C4853"/>
    <w:rsid w:val="004C4925"/>
    <w:rsid w:val="004C4CDD"/>
    <w:rsid w:val="004C5327"/>
    <w:rsid w:val="004C549F"/>
    <w:rsid w:val="004C6354"/>
    <w:rsid w:val="004C63E4"/>
    <w:rsid w:val="004C673E"/>
    <w:rsid w:val="004C6766"/>
    <w:rsid w:val="004C6B39"/>
    <w:rsid w:val="004C73C8"/>
    <w:rsid w:val="004C75CE"/>
    <w:rsid w:val="004C791A"/>
    <w:rsid w:val="004C7A6D"/>
    <w:rsid w:val="004C7DAC"/>
    <w:rsid w:val="004D00B0"/>
    <w:rsid w:val="004D0B54"/>
    <w:rsid w:val="004D14B5"/>
    <w:rsid w:val="004D14FC"/>
    <w:rsid w:val="004D17AF"/>
    <w:rsid w:val="004D2619"/>
    <w:rsid w:val="004D2861"/>
    <w:rsid w:val="004D306D"/>
    <w:rsid w:val="004D39AA"/>
    <w:rsid w:val="004D3FB5"/>
    <w:rsid w:val="004D4032"/>
    <w:rsid w:val="004D4F24"/>
    <w:rsid w:val="004D56D4"/>
    <w:rsid w:val="004D5BF6"/>
    <w:rsid w:val="004D5ED3"/>
    <w:rsid w:val="004D60DC"/>
    <w:rsid w:val="004D61E5"/>
    <w:rsid w:val="004D689C"/>
    <w:rsid w:val="004D6A0E"/>
    <w:rsid w:val="004D6BA4"/>
    <w:rsid w:val="004D6C6F"/>
    <w:rsid w:val="004D71A5"/>
    <w:rsid w:val="004D7900"/>
    <w:rsid w:val="004E01FA"/>
    <w:rsid w:val="004E0464"/>
    <w:rsid w:val="004E0755"/>
    <w:rsid w:val="004E0E95"/>
    <w:rsid w:val="004E0F4A"/>
    <w:rsid w:val="004E1A04"/>
    <w:rsid w:val="004E1DA9"/>
    <w:rsid w:val="004E1F6B"/>
    <w:rsid w:val="004E2AA6"/>
    <w:rsid w:val="004E2B67"/>
    <w:rsid w:val="004E2D48"/>
    <w:rsid w:val="004E3753"/>
    <w:rsid w:val="004E387D"/>
    <w:rsid w:val="004E3BF2"/>
    <w:rsid w:val="004E451B"/>
    <w:rsid w:val="004E47FF"/>
    <w:rsid w:val="004E4E53"/>
    <w:rsid w:val="004E5018"/>
    <w:rsid w:val="004E564E"/>
    <w:rsid w:val="004E6068"/>
    <w:rsid w:val="004E61EE"/>
    <w:rsid w:val="004E6826"/>
    <w:rsid w:val="004E6CC2"/>
    <w:rsid w:val="004E6DE2"/>
    <w:rsid w:val="004E6E48"/>
    <w:rsid w:val="004E6F2E"/>
    <w:rsid w:val="004E7183"/>
    <w:rsid w:val="004E7319"/>
    <w:rsid w:val="004E741A"/>
    <w:rsid w:val="004E76EF"/>
    <w:rsid w:val="004E79B1"/>
    <w:rsid w:val="004E7E44"/>
    <w:rsid w:val="004E7EEF"/>
    <w:rsid w:val="004F08CE"/>
    <w:rsid w:val="004F1C27"/>
    <w:rsid w:val="004F2349"/>
    <w:rsid w:val="004F254B"/>
    <w:rsid w:val="004F278B"/>
    <w:rsid w:val="004F283A"/>
    <w:rsid w:val="004F29DB"/>
    <w:rsid w:val="004F2CBF"/>
    <w:rsid w:val="004F321C"/>
    <w:rsid w:val="004F33B5"/>
    <w:rsid w:val="004F33BA"/>
    <w:rsid w:val="004F36ED"/>
    <w:rsid w:val="004F395A"/>
    <w:rsid w:val="004F5141"/>
    <w:rsid w:val="004F5268"/>
    <w:rsid w:val="004F541E"/>
    <w:rsid w:val="004F594F"/>
    <w:rsid w:val="004F5AD5"/>
    <w:rsid w:val="004F5F01"/>
    <w:rsid w:val="004F6017"/>
    <w:rsid w:val="004F66B5"/>
    <w:rsid w:val="004F6CC2"/>
    <w:rsid w:val="004F70AA"/>
    <w:rsid w:val="004F757D"/>
    <w:rsid w:val="004F7955"/>
    <w:rsid w:val="004F7ABB"/>
    <w:rsid w:val="00500095"/>
    <w:rsid w:val="0050077F"/>
    <w:rsid w:val="00500B9E"/>
    <w:rsid w:val="0050107D"/>
    <w:rsid w:val="00501202"/>
    <w:rsid w:val="0050190A"/>
    <w:rsid w:val="00501EC1"/>
    <w:rsid w:val="0050330B"/>
    <w:rsid w:val="005035AC"/>
    <w:rsid w:val="005046F7"/>
    <w:rsid w:val="0050474B"/>
    <w:rsid w:val="00504C83"/>
    <w:rsid w:val="00505142"/>
    <w:rsid w:val="00505151"/>
    <w:rsid w:val="005056C4"/>
    <w:rsid w:val="00505A1E"/>
    <w:rsid w:val="00506103"/>
    <w:rsid w:val="00506334"/>
    <w:rsid w:val="0050647B"/>
    <w:rsid w:val="005064C4"/>
    <w:rsid w:val="00506D52"/>
    <w:rsid w:val="00506DD0"/>
    <w:rsid w:val="00506EF6"/>
    <w:rsid w:val="005077A2"/>
    <w:rsid w:val="00507A6F"/>
    <w:rsid w:val="005104F5"/>
    <w:rsid w:val="005118DA"/>
    <w:rsid w:val="00511CA5"/>
    <w:rsid w:val="0051204D"/>
    <w:rsid w:val="005123C6"/>
    <w:rsid w:val="005124D1"/>
    <w:rsid w:val="00512814"/>
    <w:rsid w:val="00512B9A"/>
    <w:rsid w:val="0051351B"/>
    <w:rsid w:val="005138D1"/>
    <w:rsid w:val="00513B85"/>
    <w:rsid w:val="0051460C"/>
    <w:rsid w:val="005149BD"/>
    <w:rsid w:val="00514C35"/>
    <w:rsid w:val="005150C7"/>
    <w:rsid w:val="005150D4"/>
    <w:rsid w:val="005152CB"/>
    <w:rsid w:val="005156AB"/>
    <w:rsid w:val="00515C67"/>
    <w:rsid w:val="00515E5F"/>
    <w:rsid w:val="00516429"/>
    <w:rsid w:val="00516465"/>
    <w:rsid w:val="00516F1A"/>
    <w:rsid w:val="005171BA"/>
    <w:rsid w:val="005175D3"/>
    <w:rsid w:val="005200C0"/>
    <w:rsid w:val="00520296"/>
    <w:rsid w:val="00520612"/>
    <w:rsid w:val="005216FA"/>
    <w:rsid w:val="005218DB"/>
    <w:rsid w:val="00521E6C"/>
    <w:rsid w:val="00522575"/>
    <w:rsid w:val="005226B3"/>
    <w:rsid w:val="00522D0B"/>
    <w:rsid w:val="00522E12"/>
    <w:rsid w:val="005237FF"/>
    <w:rsid w:val="00523F53"/>
    <w:rsid w:val="00523F6E"/>
    <w:rsid w:val="00523FFE"/>
    <w:rsid w:val="00524102"/>
    <w:rsid w:val="005244E1"/>
    <w:rsid w:val="00524639"/>
    <w:rsid w:val="005246DE"/>
    <w:rsid w:val="0052496E"/>
    <w:rsid w:val="00524AB1"/>
    <w:rsid w:val="00524ED0"/>
    <w:rsid w:val="00524F50"/>
    <w:rsid w:val="005256FF"/>
    <w:rsid w:val="00525DB8"/>
    <w:rsid w:val="00526CD1"/>
    <w:rsid w:val="005272FA"/>
    <w:rsid w:val="0052741F"/>
    <w:rsid w:val="005277DB"/>
    <w:rsid w:val="0053038F"/>
    <w:rsid w:val="00530397"/>
    <w:rsid w:val="00530D3C"/>
    <w:rsid w:val="00530F98"/>
    <w:rsid w:val="0053100B"/>
    <w:rsid w:val="00531AB0"/>
    <w:rsid w:val="00531F3B"/>
    <w:rsid w:val="00532AA6"/>
    <w:rsid w:val="00532FA0"/>
    <w:rsid w:val="00533578"/>
    <w:rsid w:val="0053362B"/>
    <w:rsid w:val="005336D1"/>
    <w:rsid w:val="00533896"/>
    <w:rsid w:val="00533D79"/>
    <w:rsid w:val="005346E7"/>
    <w:rsid w:val="00534AE0"/>
    <w:rsid w:val="00534C3F"/>
    <w:rsid w:val="005354CF"/>
    <w:rsid w:val="005357BD"/>
    <w:rsid w:val="00536330"/>
    <w:rsid w:val="005366C5"/>
    <w:rsid w:val="00537277"/>
    <w:rsid w:val="005377FC"/>
    <w:rsid w:val="00537F32"/>
    <w:rsid w:val="005400FB"/>
    <w:rsid w:val="0054045F"/>
    <w:rsid w:val="0054054C"/>
    <w:rsid w:val="00540F58"/>
    <w:rsid w:val="0054114E"/>
    <w:rsid w:val="00541797"/>
    <w:rsid w:val="005417E1"/>
    <w:rsid w:val="00541DE9"/>
    <w:rsid w:val="005424DF"/>
    <w:rsid w:val="00542D35"/>
    <w:rsid w:val="00543139"/>
    <w:rsid w:val="005432D9"/>
    <w:rsid w:val="00543559"/>
    <w:rsid w:val="00543706"/>
    <w:rsid w:val="00543A61"/>
    <w:rsid w:val="00543EC5"/>
    <w:rsid w:val="00543FCF"/>
    <w:rsid w:val="00544438"/>
    <w:rsid w:val="00544476"/>
    <w:rsid w:val="00544E15"/>
    <w:rsid w:val="00545352"/>
    <w:rsid w:val="00545BF0"/>
    <w:rsid w:val="00547095"/>
    <w:rsid w:val="00547426"/>
    <w:rsid w:val="00547486"/>
    <w:rsid w:val="00547B06"/>
    <w:rsid w:val="00547F0C"/>
    <w:rsid w:val="005500FB"/>
    <w:rsid w:val="005512AF"/>
    <w:rsid w:val="005516CE"/>
    <w:rsid w:val="00551772"/>
    <w:rsid w:val="00551B68"/>
    <w:rsid w:val="00552582"/>
    <w:rsid w:val="005525BF"/>
    <w:rsid w:val="0055287E"/>
    <w:rsid w:val="005528F5"/>
    <w:rsid w:val="00552D88"/>
    <w:rsid w:val="00553334"/>
    <w:rsid w:val="00553383"/>
    <w:rsid w:val="00553A45"/>
    <w:rsid w:val="005541E8"/>
    <w:rsid w:val="00554467"/>
    <w:rsid w:val="005545FE"/>
    <w:rsid w:val="00554E82"/>
    <w:rsid w:val="005550F5"/>
    <w:rsid w:val="005551DF"/>
    <w:rsid w:val="005557F7"/>
    <w:rsid w:val="00555B82"/>
    <w:rsid w:val="00556187"/>
    <w:rsid w:val="00556968"/>
    <w:rsid w:val="00557227"/>
    <w:rsid w:val="005613A4"/>
    <w:rsid w:val="00561802"/>
    <w:rsid w:val="00561B98"/>
    <w:rsid w:val="005620B2"/>
    <w:rsid w:val="005630E6"/>
    <w:rsid w:val="005640A1"/>
    <w:rsid w:val="0056418E"/>
    <w:rsid w:val="005641F2"/>
    <w:rsid w:val="00564728"/>
    <w:rsid w:val="00566527"/>
    <w:rsid w:val="00566A5D"/>
    <w:rsid w:val="00566D9D"/>
    <w:rsid w:val="00566E91"/>
    <w:rsid w:val="0056768B"/>
    <w:rsid w:val="00570301"/>
    <w:rsid w:val="00570348"/>
    <w:rsid w:val="00570434"/>
    <w:rsid w:val="00570965"/>
    <w:rsid w:val="00570C25"/>
    <w:rsid w:val="005710C3"/>
    <w:rsid w:val="00571505"/>
    <w:rsid w:val="0057163E"/>
    <w:rsid w:val="00571B75"/>
    <w:rsid w:val="00571DC6"/>
    <w:rsid w:val="00571E93"/>
    <w:rsid w:val="0057242F"/>
    <w:rsid w:val="0057256F"/>
    <w:rsid w:val="005726D1"/>
    <w:rsid w:val="00572ED3"/>
    <w:rsid w:val="00573750"/>
    <w:rsid w:val="00573832"/>
    <w:rsid w:val="00574608"/>
    <w:rsid w:val="00574FF6"/>
    <w:rsid w:val="005752FD"/>
    <w:rsid w:val="00575590"/>
    <w:rsid w:val="005755ED"/>
    <w:rsid w:val="00575AD3"/>
    <w:rsid w:val="00576596"/>
    <w:rsid w:val="0057672A"/>
    <w:rsid w:val="0057672B"/>
    <w:rsid w:val="00576770"/>
    <w:rsid w:val="00576802"/>
    <w:rsid w:val="005769DD"/>
    <w:rsid w:val="00577330"/>
    <w:rsid w:val="00577D0C"/>
    <w:rsid w:val="00580B69"/>
    <w:rsid w:val="0058132C"/>
    <w:rsid w:val="00581438"/>
    <w:rsid w:val="0058269E"/>
    <w:rsid w:val="005826A4"/>
    <w:rsid w:val="00582874"/>
    <w:rsid w:val="00582E03"/>
    <w:rsid w:val="00582EFA"/>
    <w:rsid w:val="00582FC2"/>
    <w:rsid w:val="0058319C"/>
    <w:rsid w:val="005836C7"/>
    <w:rsid w:val="0058451E"/>
    <w:rsid w:val="005847E8"/>
    <w:rsid w:val="00584E77"/>
    <w:rsid w:val="00584F56"/>
    <w:rsid w:val="0058505F"/>
    <w:rsid w:val="0058512F"/>
    <w:rsid w:val="005853D1"/>
    <w:rsid w:val="00585424"/>
    <w:rsid w:val="00585455"/>
    <w:rsid w:val="00585FE7"/>
    <w:rsid w:val="00585FEB"/>
    <w:rsid w:val="0058608D"/>
    <w:rsid w:val="00586965"/>
    <w:rsid w:val="00586D0C"/>
    <w:rsid w:val="00586DDF"/>
    <w:rsid w:val="00586E82"/>
    <w:rsid w:val="005876D2"/>
    <w:rsid w:val="00587C09"/>
    <w:rsid w:val="00587CE2"/>
    <w:rsid w:val="00587D32"/>
    <w:rsid w:val="00587E42"/>
    <w:rsid w:val="00590377"/>
    <w:rsid w:val="00590FFE"/>
    <w:rsid w:val="0059150B"/>
    <w:rsid w:val="0059209D"/>
    <w:rsid w:val="00592279"/>
    <w:rsid w:val="005925F8"/>
    <w:rsid w:val="00592A9E"/>
    <w:rsid w:val="00592ABD"/>
    <w:rsid w:val="00592EC5"/>
    <w:rsid w:val="00592EC6"/>
    <w:rsid w:val="005936EA"/>
    <w:rsid w:val="0059397C"/>
    <w:rsid w:val="005939AC"/>
    <w:rsid w:val="0059401B"/>
    <w:rsid w:val="005942C0"/>
    <w:rsid w:val="0059455F"/>
    <w:rsid w:val="005946AB"/>
    <w:rsid w:val="00594CC4"/>
    <w:rsid w:val="00595142"/>
    <w:rsid w:val="005954E4"/>
    <w:rsid w:val="0059574F"/>
    <w:rsid w:val="00595829"/>
    <w:rsid w:val="00595CAA"/>
    <w:rsid w:val="00595CF7"/>
    <w:rsid w:val="00596615"/>
    <w:rsid w:val="00596817"/>
    <w:rsid w:val="005971FD"/>
    <w:rsid w:val="00597E2D"/>
    <w:rsid w:val="00597EE3"/>
    <w:rsid w:val="005A059F"/>
    <w:rsid w:val="005A05D1"/>
    <w:rsid w:val="005A0BD1"/>
    <w:rsid w:val="005A10ED"/>
    <w:rsid w:val="005A14E4"/>
    <w:rsid w:val="005A150E"/>
    <w:rsid w:val="005A15C1"/>
    <w:rsid w:val="005A1751"/>
    <w:rsid w:val="005A1AF9"/>
    <w:rsid w:val="005A2340"/>
    <w:rsid w:val="005A31EB"/>
    <w:rsid w:val="005A37F6"/>
    <w:rsid w:val="005A3CC8"/>
    <w:rsid w:val="005A3E0D"/>
    <w:rsid w:val="005A43B0"/>
    <w:rsid w:val="005A4A2B"/>
    <w:rsid w:val="005A52C4"/>
    <w:rsid w:val="005A61A8"/>
    <w:rsid w:val="005A6998"/>
    <w:rsid w:val="005A71B3"/>
    <w:rsid w:val="005A79F2"/>
    <w:rsid w:val="005A7D3D"/>
    <w:rsid w:val="005B00DE"/>
    <w:rsid w:val="005B03BC"/>
    <w:rsid w:val="005B0429"/>
    <w:rsid w:val="005B0D97"/>
    <w:rsid w:val="005B16A6"/>
    <w:rsid w:val="005B182F"/>
    <w:rsid w:val="005B2478"/>
    <w:rsid w:val="005B2B80"/>
    <w:rsid w:val="005B389E"/>
    <w:rsid w:val="005B3BFC"/>
    <w:rsid w:val="005B41DC"/>
    <w:rsid w:val="005B441F"/>
    <w:rsid w:val="005B46E0"/>
    <w:rsid w:val="005B476F"/>
    <w:rsid w:val="005B47D2"/>
    <w:rsid w:val="005B4816"/>
    <w:rsid w:val="005B4AA9"/>
    <w:rsid w:val="005B5181"/>
    <w:rsid w:val="005B58FD"/>
    <w:rsid w:val="005B5EBD"/>
    <w:rsid w:val="005B6513"/>
    <w:rsid w:val="005B654B"/>
    <w:rsid w:val="005B6653"/>
    <w:rsid w:val="005B712E"/>
    <w:rsid w:val="005B79CD"/>
    <w:rsid w:val="005C02CB"/>
    <w:rsid w:val="005C0BFB"/>
    <w:rsid w:val="005C11C6"/>
    <w:rsid w:val="005C14EA"/>
    <w:rsid w:val="005C206F"/>
    <w:rsid w:val="005C263A"/>
    <w:rsid w:val="005C29DA"/>
    <w:rsid w:val="005C3495"/>
    <w:rsid w:val="005C3D56"/>
    <w:rsid w:val="005C41BE"/>
    <w:rsid w:val="005C43AF"/>
    <w:rsid w:val="005C4850"/>
    <w:rsid w:val="005C49D4"/>
    <w:rsid w:val="005C4C68"/>
    <w:rsid w:val="005C4DE5"/>
    <w:rsid w:val="005C53C7"/>
    <w:rsid w:val="005C53FB"/>
    <w:rsid w:val="005C58DD"/>
    <w:rsid w:val="005C5AF3"/>
    <w:rsid w:val="005C5D40"/>
    <w:rsid w:val="005C5D7B"/>
    <w:rsid w:val="005C6034"/>
    <w:rsid w:val="005C6147"/>
    <w:rsid w:val="005C62EB"/>
    <w:rsid w:val="005C644D"/>
    <w:rsid w:val="005C6465"/>
    <w:rsid w:val="005C6BF8"/>
    <w:rsid w:val="005C7092"/>
    <w:rsid w:val="005C72A7"/>
    <w:rsid w:val="005C73A2"/>
    <w:rsid w:val="005D004F"/>
    <w:rsid w:val="005D022E"/>
    <w:rsid w:val="005D0318"/>
    <w:rsid w:val="005D0450"/>
    <w:rsid w:val="005D0CCE"/>
    <w:rsid w:val="005D1066"/>
    <w:rsid w:val="005D107A"/>
    <w:rsid w:val="005D15F5"/>
    <w:rsid w:val="005D1700"/>
    <w:rsid w:val="005D187C"/>
    <w:rsid w:val="005D1B29"/>
    <w:rsid w:val="005D1EFA"/>
    <w:rsid w:val="005D21D6"/>
    <w:rsid w:val="005D2383"/>
    <w:rsid w:val="005D27FD"/>
    <w:rsid w:val="005D2E11"/>
    <w:rsid w:val="005D3448"/>
    <w:rsid w:val="005D3DBE"/>
    <w:rsid w:val="005D4335"/>
    <w:rsid w:val="005D49A7"/>
    <w:rsid w:val="005D5071"/>
    <w:rsid w:val="005D579F"/>
    <w:rsid w:val="005D58A5"/>
    <w:rsid w:val="005D5AFD"/>
    <w:rsid w:val="005D66A5"/>
    <w:rsid w:val="005D69CD"/>
    <w:rsid w:val="005D6B1E"/>
    <w:rsid w:val="005D6EEB"/>
    <w:rsid w:val="005D7147"/>
    <w:rsid w:val="005D743A"/>
    <w:rsid w:val="005D7A32"/>
    <w:rsid w:val="005E01A3"/>
    <w:rsid w:val="005E15A3"/>
    <w:rsid w:val="005E19C1"/>
    <w:rsid w:val="005E2CC0"/>
    <w:rsid w:val="005E3592"/>
    <w:rsid w:val="005E392F"/>
    <w:rsid w:val="005E41AB"/>
    <w:rsid w:val="005E434E"/>
    <w:rsid w:val="005E48B2"/>
    <w:rsid w:val="005E4C3A"/>
    <w:rsid w:val="005E54C4"/>
    <w:rsid w:val="005E54CE"/>
    <w:rsid w:val="005E5F92"/>
    <w:rsid w:val="005E60C5"/>
    <w:rsid w:val="005E6471"/>
    <w:rsid w:val="005E6647"/>
    <w:rsid w:val="005E6D14"/>
    <w:rsid w:val="005E71DB"/>
    <w:rsid w:val="005E7F5B"/>
    <w:rsid w:val="005E7FA0"/>
    <w:rsid w:val="005F027C"/>
    <w:rsid w:val="005F0A7C"/>
    <w:rsid w:val="005F0D59"/>
    <w:rsid w:val="005F1D9F"/>
    <w:rsid w:val="005F20AF"/>
    <w:rsid w:val="005F20BE"/>
    <w:rsid w:val="005F2261"/>
    <w:rsid w:val="005F23DE"/>
    <w:rsid w:val="005F26CF"/>
    <w:rsid w:val="005F288B"/>
    <w:rsid w:val="005F2A0C"/>
    <w:rsid w:val="005F303F"/>
    <w:rsid w:val="005F373B"/>
    <w:rsid w:val="005F3A2B"/>
    <w:rsid w:val="005F3C76"/>
    <w:rsid w:val="005F4736"/>
    <w:rsid w:val="005F48DB"/>
    <w:rsid w:val="005F4A01"/>
    <w:rsid w:val="005F4AA3"/>
    <w:rsid w:val="005F4C66"/>
    <w:rsid w:val="005F5174"/>
    <w:rsid w:val="005F5AC7"/>
    <w:rsid w:val="005F5B37"/>
    <w:rsid w:val="005F6762"/>
    <w:rsid w:val="005F6AD0"/>
    <w:rsid w:val="005F6B1F"/>
    <w:rsid w:val="005F6CB0"/>
    <w:rsid w:val="005F6E42"/>
    <w:rsid w:val="005F6E44"/>
    <w:rsid w:val="005F70E8"/>
    <w:rsid w:val="005F7C3C"/>
    <w:rsid w:val="006003D6"/>
    <w:rsid w:val="00600761"/>
    <w:rsid w:val="00600AD3"/>
    <w:rsid w:val="00600DFA"/>
    <w:rsid w:val="006015F2"/>
    <w:rsid w:val="00601921"/>
    <w:rsid w:val="00601EE7"/>
    <w:rsid w:val="006022B1"/>
    <w:rsid w:val="00602572"/>
    <w:rsid w:val="00602584"/>
    <w:rsid w:val="00602674"/>
    <w:rsid w:val="00602D6F"/>
    <w:rsid w:val="006031A3"/>
    <w:rsid w:val="00603268"/>
    <w:rsid w:val="006035DC"/>
    <w:rsid w:val="00604165"/>
    <w:rsid w:val="006046C8"/>
    <w:rsid w:val="0060471F"/>
    <w:rsid w:val="006050C5"/>
    <w:rsid w:val="00605733"/>
    <w:rsid w:val="00605998"/>
    <w:rsid w:val="00605D9F"/>
    <w:rsid w:val="00606337"/>
    <w:rsid w:val="00606EB3"/>
    <w:rsid w:val="006101C8"/>
    <w:rsid w:val="00610448"/>
    <w:rsid w:val="006107A5"/>
    <w:rsid w:val="00610DB6"/>
    <w:rsid w:val="00610E05"/>
    <w:rsid w:val="00610EFA"/>
    <w:rsid w:val="006110E2"/>
    <w:rsid w:val="006113AF"/>
    <w:rsid w:val="00611418"/>
    <w:rsid w:val="00611627"/>
    <w:rsid w:val="0061191F"/>
    <w:rsid w:val="00611D3F"/>
    <w:rsid w:val="00611E37"/>
    <w:rsid w:val="00612009"/>
    <w:rsid w:val="0061244D"/>
    <w:rsid w:val="00612A6B"/>
    <w:rsid w:val="00612B88"/>
    <w:rsid w:val="0061391C"/>
    <w:rsid w:val="00613DB4"/>
    <w:rsid w:val="006149B3"/>
    <w:rsid w:val="006149D8"/>
    <w:rsid w:val="00614B76"/>
    <w:rsid w:val="00614D89"/>
    <w:rsid w:val="006165A7"/>
    <w:rsid w:val="0061698F"/>
    <w:rsid w:val="00616E9B"/>
    <w:rsid w:val="00617A58"/>
    <w:rsid w:val="00617D45"/>
    <w:rsid w:val="00617D8A"/>
    <w:rsid w:val="00620309"/>
    <w:rsid w:val="00620633"/>
    <w:rsid w:val="00620D01"/>
    <w:rsid w:val="006212E5"/>
    <w:rsid w:val="006225C4"/>
    <w:rsid w:val="006228BC"/>
    <w:rsid w:val="006229DD"/>
    <w:rsid w:val="006232D7"/>
    <w:rsid w:val="00623623"/>
    <w:rsid w:val="00623626"/>
    <w:rsid w:val="006239FF"/>
    <w:rsid w:val="00623A1B"/>
    <w:rsid w:val="006247FD"/>
    <w:rsid w:val="0062497C"/>
    <w:rsid w:val="00624D8E"/>
    <w:rsid w:val="00624EF0"/>
    <w:rsid w:val="00624F92"/>
    <w:rsid w:val="0062520B"/>
    <w:rsid w:val="006254A3"/>
    <w:rsid w:val="00625748"/>
    <w:rsid w:val="006257C2"/>
    <w:rsid w:val="006259C6"/>
    <w:rsid w:val="00625AD2"/>
    <w:rsid w:val="00625C97"/>
    <w:rsid w:val="0062665F"/>
    <w:rsid w:val="0062667B"/>
    <w:rsid w:val="0062677F"/>
    <w:rsid w:val="00626BAA"/>
    <w:rsid w:val="0062712A"/>
    <w:rsid w:val="006273FA"/>
    <w:rsid w:val="00627C20"/>
    <w:rsid w:val="00627F00"/>
    <w:rsid w:val="00627F78"/>
    <w:rsid w:val="00630074"/>
    <w:rsid w:val="00630401"/>
    <w:rsid w:val="00630B94"/>
    <w:rsid w:val="00631210"/>
    <w:rsid w:val="0063153C"/>
    <w:rsid w:val="006319B5"/>
    <w:rsid w:val="00631AC9"/>
    <w:rsid w:val="0063252A"/>
    <w:rsid w:val="006326F4"/>
    <w:rsid w:val="00632AA3"/>
    <w:rsid w:val="00633340"/>
    <w:rsid w:val="006334A0"/>
    <w:rsid w:val="0063441F"/>
    <w:rsid w:val="00634ED4"/>
    <w:rsid w:val="0063533B"/>
    <w:rsid w:val="00635363"/>
    <w:rsid w:val="006358B2"/>
    <w:rsid w:val="00635C44"/>
    <w:rsid w:val="00635E05"/>
    <w:rsid w:val="00636B15"/>
    <w:rsid w:val="00636B5C"/>
    <w:rsid w:val="006377B2"/>
    <w:rsid w:val="00640205"/>
    <w:rsid w:val="006404D1"/>
    <w:rsid w:val="00640E32"/>
    <w:rsid w:val="00641494"/>
    <w:rsid w:val="00641983"/>
    <w:rsid w:val="00641B31"/>
    <w:rsid w:val="00642710"/>
    <w:rsid w:val="006428C0"/>
    <w:rsid w:val="006429E0"/>
    <w:rsid w:val="00642ED3"/>
    <w:rsid w:val="0064329A"/>
    <w:rsid w:val="00643498"/>
    <w:rsid w:val="006444A5"/>
    <w:rsid w:val="00644756"/>
    <w:rsid w:val="006449B1"/>
    <w:rsid w:val="00644AAF"/>
    <w:rsid w:val="00645025"/>
    <w:rsid w:val="0064513B"/>
    <w:rsid w:val="00645575"/>
    <w:rsid w:val="00645DFA"/>
    <w:rsid w:val="0064638C"/>
    <w:rsid w:val="006464D6"/>
    <w:rsid w:val="00646622"/>
    <w:rsid w:val="006466BA"/>
    <w:rsid w:val="0064690C"/>
    <w:rsid w:val="00646A63"/>
    <w:rsid w:val="00646C9F"/>
    <w:rsid w:val="00646CB8"/>
    <w:rsid w:val="00646FA0"/>
    <w:rsid w:val="00647147"/>
    <w:rsid w:val="0065060B"/>
    <w:rsid w:val="006508A4"/>
    <w:rsid w:val="00650DE6"/>
    <w:rsid w:val="006515D7"/>
    <w:rsid w:val="00651754"/>
    <w:rsid w:val="00651933"/>
    <w:rsid w:val="00651A6D"/>
    <w:rsid w:val="00651DDF"/>
    <w:rsid w:val="00651FA8"/>
    <w:rsid w:val="00652132"/>
    <w:rsid w:val="00652868"/>
    <w:rsid w:val="00652FCF"/>
    <w:rsid w:val="0065366B"/>
    <w:rsid w:val="00654393"/>
    <w:rsid w:val="006546D6"/>
    <w:rsid w:val="006549ED"/>
    <w:rsid w:val="00654E29"/>
    <w:rsid w:val="0065545D"/>
    <w:rsid w:val="0065586F"/>
    <w:rsid w:val="00655DD5"/>
    <w:rsid w:val="00656044"/>
    <w:rsid w:val="00656139"/>
    <w:rsid w:val="006566CA"/>
    <w:rsid w:val="00656949"/>
    <w:rsid w:val="00656986"/>
    <w:rsid w:val="00656AE7"/>
    <w:rsid w:val="00656D05"/>
    <w:rsid w:val="006570E4"/>
    <w:rsid w:val="006571C1"/>
    <w:rsid w:val="0065727D"/>
    <w:rsid w:val="006574CE"/>
    <w:rsid w:val="0066036F"/>
    <w:rsid w:val="00660A72"/>
    <w:rsid w:val="00660D8F"/>
    <w:rsid w:val="00660E22"/>
    <w:rsid w:val="006627AD"/>
    <w:rsid w:val="00662CB7"/>
    <w:rsid w:val="006635D6"/>
    <w:rsid w:val="00663A0C"/>
    <w:rsid w:val="00663D53"/>
    <w:rsid w:val="00663F96"/>
    <w:rsid w:val="00665219"/>
    <w:rsid w:val="0066564A"/>
    <w:rsid w:val="00665804"/>
    <w:rsid w:val="00665A9A"/>
    <w:rsid w:val="00665FBA"/>
    <w:rsid w:val="006662C4"/>
    <w:rsid w:val="006664DC"/>
    <w:rsid w:val="006665F4"/>
    <w:rsid w:val="00667193"/>
    <w:rsid w:val="00667200"/>
    <w:rsid w:val="0066731B"/>
    <w:rsid w:val="00667D75"/>
    <w:rsid w:val="006707D5"/>
    <w:rsid w:val="006707DE"/>
    <w:rsid w:val="00670D2F"/>
    <w:rsid w:val="0067101A"/>
    <w:rsid w:val="00671B34"/>
    <w:rsid w:val="00671C04"/>
    <w:rsid w:val="00672AF0"/>
    <w:rsid w:val="006733FE"/>
    <w:rsid w:val="006737E8"/>
    <w:rsid w:val="0067392B"/>
    <w:rsid w:val="00673AC2"/>
    <w:rsid w:val="0067419B"/>
    <w:rsid w:val="00675221"/>
    <w:rsid w:val="006756DC"/>
    <w:rsid w:val="00675757"/>
    <w:rsid w:val="00675BA7"/>
    <w:rsid w:val="00675E37"/>
    <w:rsid w:val="00675F12"/>
    <w:rsid w:val="00676224"/>
    <w:rsid w:val="006762E2"/>
    <w:rsid w:val="00676CFB"/>
    <w:rsid w:val="006770E8"/>
    <w:rsid w:val="00680139"/>
    <w:rsid w:val="0068045F"/>
    <w:rsid w:val="00681C46"/>
    <w:rsid w:val="00681F13"/>
    <w:rsid w:val="0068216F"/>
    <w:rsid w:val="006822B7"/>
    <w:rsid w:val="00682F29"/>
    <w:rsid w:val="00683637"/>
    <w:rsid w:val="00683724"/>
    <w:rsid w:val="00684830"/>
    <w:rsid w:val="0068497B"/>
    <w:rsid w:val="00684AD7"/>
    <w:rsid w:val="00684B10"/>
    <w:rsid w:val="006862AE"/>
    <w:rsid w:val="006871F3"/>
    <w:rsid w:val="00687E8B"/>
    <w:rsid w:val="00690367"/>
    <w:rsid w:val="006904A0"/>
    <w:rsid w:val="006904AD"/>
    <w:rsid w:val="00690F55"/>
    <w:rsid w:val="006910D5"/>
    <w:rsid w:val="0069197D"/>
    <w:rsid w:val="00691C1C"/>
    <w:rsid w:val="006923EC"/>
    <w:rsid w:val="00692B18"/>
    <w:rsid w:val="00693BE4"/>
    <w:rsid w:val="00693FD5"/>
    <w:rsid w:val="00694FB0"/>
    <w:rsid w:val="00695118"/>
    <w:rsid w:val="00695193"/>
    <w:rsid w:val="00695B7C"/>
    <w:rsid w:val="00695CEE"/>
    <w:rsid w:val="00695F28"/>
    <w:rsid w:val="00696B20"/>
    <w:rsid w:val="00696D15"/>
    <w:rsid w:val="00696F88"/>
    <w:rsid w:val="00696FDC"/>
    <w:rsid w:val="0069713C"/>
    <w:rsid w:val="00697600"/>
    <w:rsid w:val="006A03BA"/>
    <w:rsid w:val="006A098C"/>
    <w:rsid w:val="006A0BAE"/>
    <w:rsid w:val="006A0DF7"/>
    <w:rsid w:val="006A1835"/>
    <w:rsid w:val="006A1FD9"/>
    <w:rsid w:val="006A2547"/>
    <w:rsid w:val="006A4652"/>
    <w:rsid w:val="006A4D6B"/>
    <w:rsid w:val="006A51AA"/>
    <w:rsid w:val="006A5617"/>
    <w:rsid w:val="006A67C5"/>
    <w:rsid w:val="006A68C7"/>
    <w:rsid w:val="006A6DB0"/>
    <w:rsid w:val="006A783C"/>
    <w:rsid w:val="006A7B21"/>
    <w:rsid w:val="006A7B78"/>
    <w:rsid w:val="006B0493"/>
    <w:rsid w:val="006B0A60"/>
    <w:rsid w:val="006B100D"/>
    <w:rsid w:val="006B1285"/>
    <w:rsid w:val="006B168A"/>
    <w:rsid w:val="006B22F0"/>
    <w:rsid w:val="006B260C"/>
    <w:rsid w:val="006B362C"/>
    <w:rsid w:val="006B367B"/>
    <w:rsid w:val="006B3755"/>
    <w:rsid w:val="006B39E6"/>
    <w:rsid w:val="006B3C6B"/>
    <w:rsid w:val="006B4253"/>
    <w:rsid w:val="006B4A41"/>
    <w:rsid w:val="006B4E4F"/>
    <w:rsid w:val="006B4F44"/>
    <w:rsid w:val="006B5074"/>
    <w:rsid w:val="006B555B"/>
    <w:rsid w:val="006B59B1"/>
    <w:rsid w:val="006B5E2E"/>
    <w:rsid w:val="006B60C2"/>
    <w:rsid w:val="006B6205"/>
    <w:rsid w:val="006B6672"/>
    <w:rsid w:val="006B67D1"/>
    <w:rsid w:val="006B68D8"/>
    <w:rsid w:val="006B6D30"/>
    <w:rsid w:val="006B7434"/>
    <w:rsid w:val="006B77FB"/>
    <w:rsid w:val="006B780F"/>
    <w:rsid w:val="006C03BD"/>
    <w:rsid w:val="006C0D99"/>
    <w:rsid w:val="006C1225"/>
    <w:rsid w:val="006C1374"/>
    <w:rsid w:val="006C1AE2"/>
    <w:rsid w:val="006C1B8B"/>
    <w:rsid w:val="006C1E76"/>
    <w:rsid w:val="006C1FA9"/>
    <w:rsid w:val="006C21D9"/>
    <w:rsid w:val="006C265E"/>
    <w:rsid w:val="006C2A83"/>
    <w:rsid w:val="006C2A9C"/>
    <w:rsid w:val="006C2B97"/>
    <w:rsid w:val="006C2FD2"/>
    <w:rsid w:val="006C3147"/>
    <w:rsid w:val="006C3333"/>
    <w:rsid w:val="006C3ED1"/>
    <w:rsid w:val="006C403A"/>
    <w:rsid w:val="006C491B"/>
    <w:rsid w:val="006C4C78"/>
    <w:rsid w:val="006C4E7C"/>
    <w:rsid w:val="006C5190"/>
    <w:rsid w:val="006C5AEE"/>
    <w:rsid w:val="006C5C9D"/>
    <w:rsid w:val="006C63BC"/>
    <w:rsid w:val="006C63ED"/>
    <w:rsid w:val="006C672C"/>
    <w:rsid w:val="006C67D8"/>
    <w:rsid w:val="006C69D4"/>
    <w:rsid w:val="006C6E8E"/>
    <w:rsid w:val="006C6F2D"/>
    <w:rsid w:val="006C71BC"/>
    <w:rsid w:val="006C7334"/>
    <w:rsid w:val="006C7A61"/>
    <w:rsid w:val="006C7ADC"/>
    <w:rsid w:val="006D1312"/>
    <w:rsid w:val="006D137C"/>
    <w:rsid w:val="006D180B"/>
    <w:rsid w:val="006D1DA0"/>
    <w:rsid w:val="006D1F5B"/>
    <w:rsid w:val="006D222C"/>
    <w:rsid w:val="006D2273"/>
    <w:rsid w:val="006D2444"/>
    <w:rsid w:val="006D2D6C"/>
    <w:rsid w:val="006D3321"/>
    <w:rsid w:val="006D33C1"/>
    <w:rsid w:val="006D3456"/>
    <w:rsid w:val="006D3861"/>
    <w:rsid w:val="006D3C84"/>
    <w:rsid w:val="006D42B7"/>
    <w:rsid w:val="006D4584"/>
    <w:rsid w:val="006D494E"/>
    <w:rsid w:val="006D49FF"/>
    <w:rsid w:val="006D4C0A"/>
    <w:rsid w:val="006D4E82"/>
    <w:rsid w:val="006D4EC7"/>
    <w:rsid w:val="006D548C"/>
    <w:rsid w:val="006D5A15"/>
    <w:rsid w:val="006D5DAD"/>
    <w:rsid w:val="006D6105"/>
    <w:rsid w:val="006D6A52"/>
    <w:rsid w:val="006D6DDE"/>
    <w:rsid w:val="006D7165"/>
    <w:rsid w:val="006D7434"/>
    <w:rsid w:val="006D7C51"/>
    <w:rsid w:val="006E0351"/>
    <w:rsid w:val="006E0491"/>
    <w:rsid w:val="006E062A"/>
    <w:rsid w:val="006E0B8D"/>
    <w:rsid w:val="006E15FE"/>
    <w:rsid w:val="006E2DDE"/>
    <w:rsid w:val="006E3459"/>
    <w:rsid w:val="006E3821"/>
    <w:rsid w:val="006E39B6"/>
    <w:rsid w:val="006E408E"/>
    <w:rsid w:val="006E42EA"/>
    <w:rsid w:val="006E44E5"/>
    <w:rsid w:val="006E481D"/>
    <w:rsid w:val="006E5276"/>
    <w:rsid w:val="006E5E69"/>
    <w:rsid w:val="006E6588"/>
    <w:rsid w:val="006E6BAB"/>
    <w:rsid w:val="006E779B"/>
    <w:rsid w:val="006E7A7F"/>
    <w:rsid w:val="006E7F6F"/>
    <w:rsid w:val="006F0806"/>
    <w:rsid w:val="006F0ABD"/>
    <w:rsid w:val="006F0DDD"/>
    <w:rsid w:val="006F0FF5"/>
    <w:rsid w:val="006F132A"/>
    <w:rsid w:val="006F17B1"/>
    <w:rsid w:val="006F1B30"/>
    <w:rsid w:val="006F1F62"/>
    <w:rsid w:val="006F1FA6"/>
    <w:rsid w:val="006F220C"/>
    <w:rsid w:val="006F2411"/>
    <w:rsid w:val="006F2EA8"/>
    <w:rsid w:val="006F30DE"/>
    <w:rsid w:val="006F3697"/>
    <w:rsid w:val="006F4664"/>
    <w:rsid w:val="006F4BE5"/>
    <w:rsid w:val="006F4EAD"/>
    <w:rsid w:val="006F59BE"/>
    <w:rsid w:val="006F67B8"/>
    <w:rsid w:val="006F6BF1"/>
    <w:rsid w:val="006F6F81"/>
    <w:rsid w:val="006F7087"/>
    <w:rsid w:val="006F71E3"/>
    <w:rsid w:val="006F7AA7"/>
    <w:rsid w:val="00700E08"/>
    <w:rsid w:val="00700F7B"/>
    <w:rsid w:val="0070111C"/>
    <w:rsid w:val="007017F0"/>
    <w:rsid w:val="00701C6C"/>
    <w:rsid w:val="0070232E"/>
    <w:rsid w:val="007035EE"/>
    <w:rsid w:val="00703862"/>
    <w:rsid w:val="00703D76"/>
    <w:rsid w:val="00703FC4"/>
    <w:rsid w:val="007040D7"/>
    <w:rsid w:val="007043B6"/>
    <w:rsid w:val="00704B25"/>
    <w:rsid w:val="00704C25"/>
    <w:rsid w:val="00704C43"/>
    <w:rsid w:val="007061BC"/>
    <w:rsid w:val="00706769"/>
    <w:rsid w:val="0070681E"/>
    <w:rsid w:val="007071EC"/>
    <w:rsid w:val="0070751F"/>
    <w:rsid w:val="007075AB"/>
    <w:rsid w:val="00707D4F"/>
    <w:rsid w:val="00710155"/>
    <w:rsid w:val="00710809"/>
    <w:rsid w:val="0071109A"/>
    <w:rsid w:val="0071162E"/>
    <w:rsid w:val="00711BDC"/>
    <w:rsid w:val="007120ED"/>
    <w:rsid w:val="00712716"/>
    <w:rsid w:val="0071271A"/>
    <w:rsid w:val="00712F9E"/>
    <w:rsid w:val="00713320"/>
    <w:rsid w:val="00713663"/>
    <w:rsid w:val="007139C0"/>
    <w:rsid w:val="00713B20"/>
    <w:rsid w:val="007146DB"/>
    <w:rsid w:val="007153C3"/>
    <w:rsid w:val="00715C27"/>
    <w:rsid w:val="00717B48"/>
    <w:rsid w:val="00720218"/>
    <w:rsid w:val="007204FB"/>
    <w:rsid w:val="00720519"/>
    <w:rsid w:val="00720834"/>
    <w:rsid w:val="0072121D"/>
    <w:rsid w:val="007212D1"/>
    <w:rsid w:val="0072187F"/>
    <w:rsid w:val="00721899"/>
    <w:rsid w:val="00721E01"/>
    <w:rsid w:val="0072231D"/>
    <w:rsid w:val="00723DF3"/>
    <w:rsid w:val="00724128"/>
    <w:rsid w:val="0072427B"/>
    <w:rsid w:val="00724815"/>
    <w:rsid w:val="00724B66"/>
    <w:rsid w:val="00725119"/>
    <w:rsid w:val="0072577D"/>
    <w:rsid w:val="00725781"/>
    <w:rsid w:val="00725ADC"/>
    <w:rsid w:val="00725C19"/>
    <w:rsid w:val="00726568"/>
    <w:rsid w:val="0072673A"/>
    <w:rsid w:val="00727052"/>
    <w:rsid w:val="00727249"/>
    <w:rsid w:val="00727740"/>
    <w:rsid w:val="00727765"/>
    <w:rsid w:val="00727A7D"/>
    <w:rsid w:val="00727EA4"/>
    <w:rsid w:val="007304A0"/>
    <w:rsid w:val="0073083F"/>
    <w:rsid w:val="00730BE8"/>
    <w:rsid w:val="00730F8F"/>
    <w:rsid w:val="0073101E"/>
    <w:rsid w:val="0073115F"/>
    <w:rsid w:val="0073139E"/>
    <w:rsid w:val="00731B0A"/>
    <w:rsid w:val="00731EEB"/>
    <w:rsid w:val="00731FBF"/>
    <w:rsid w:val="007322DC"/>
    <w:rsid w:val="00732371"/>
    <w:rsid w:val="00732616"/>
    <w:rsid w:val="00732BAD"/>
    <w:rsid w:val="007334E2"/>
    <w:rsid w:val="00733978"/>
    <w:rsid w:val="00733A2A"/>
    <w:rsid w:val="00733A46"/>
    <w:rsid w:val="00733CB0"/>
    <w:rsid w:val="00733FB9"/>
    <w:rsid w:val="007340B3"/>
    <w:rsid w:val="007344EA"/>
    <w:rsid w:val="0073478D"/>
    <w:rsid w:val="00734A3E"/>
    <w:rsid w:val="00735220"/>
    <w:rsid w:val="007355B4"/>
    <w:rsid w:val="00735B40"/>
    <w:rsid w:val="00735F2A"/>
    <w:rsid w:val="00736536"/>
    <w:rsid w:val="00736E48"/>
    <w:rsid w:val="00737427"/>
    <w:rsid w:val="007375F9"/>
    <w:rsid w:val="0073788C"/>
    <w:rsid w:val="00737E09"/>
    <w:rsid w:val="0074000F"/>
    <w:rsid w:val="0074008C"/>
    <w:rsid w:val="007403C9"/>
    <w:rsid w:val="0074069D"/>
    <w:rsid w:val="00740ACE"/>
    <w:rsid w:val="00740C47"/>
    <w:rsid w:val="0074157B"/>
    <w:rsid w:val="007424B4"/>
    <w:rsid w:val="00742517"/>
    <w:rsid w:val="007427A2"/>
    <w:rsid w:val="00742820"/>
    <w:rsid w:val="00742886"/>
    <w:rsid w:val="00742A1E"/>
    <w:rsid w:val="00742EBA"/>
    <w:rsid w:val="00742FA0"/>
    <w:rsid w:val="00743086"/>
    <w:rsid w:val="00743F68"/>
    <w:rsid w:val="007446D7"/>
    <w:rsid w:val="007449E0"/>
    <w:rsid w:val="00744D90"/>
    <w:rsid w:val="00745058"/>
    <w:rsid w:val="00745265"/>
    <w:rsid w:val="007455D7"/>
    <w:rsid w:val="007459C3"/>
    <w:rsid w:val="007468C3"/>
    <w:rsid w:val="00746DEC"/>
    <w:rsid w:val="007472D8"/>
    <w:rsid w:val="00747C12"/>
    <w:rsid w:val="00747DD6"/>
    <w:rsid w:val="00747E1C"/>
    <w:rsid w:val="00747F43"/>
    <w:rsid w:val="00750CC5"/>
    <w:rsid w:val="007515DE"/>
    <w:rsid w:val="00751697"/>
    <w:rsid w:val="00751B4A"/>
    <w:rsid w:val="0075260E"/>
    <w:rsid w:val="00752935"/>
    <w:rsid w:val="00752AF7"/>
    <w:rsid w:val="00752E38"/>
    <w:rsid w:val="0075345A"/>
    <w:rsid w:val="007536B7"/>
    <w:rsid w:val="00753934"/>
    <w:rsid w:val="00754E13"/>
    <w:rsid w:val="0075523E"/>
    <w:rsid w:val="00755537"/>
    <w:rsid w:val="00755558"/>
    <w:rsid w:val="00756311"/>
    <w:rsid w:val="00756C9B"/>
    <w:rsid w:val="00757237"/>
    <w:rsid w:val="00757309"/>
    <w:rsid w:val="00757FB2"/>
    <w:rsid w:val="00760A56"/>
    <w:rsid w:val="0076155A"/>
    <w:rsid w:val="007617B3"/>
    <w:rsid w:val="00761C64"/>
    <w:rsid w:val="00763042"/>
    <w:rsid w:val="00763459"/>
    <w:rsid w:val="007639D7"/>
    <w:rsid w:val="007647A6"/>
    <w:rsid w:val="00764EFF"/>
    <w:rsid w:val="007654EE"/>
    <w:rsid w:val="00765D63"/>
    <w:rsid w:val="0076635D"/>
    <w:rsid w:val="00766621"/>
    <w:rsid w:val="0076730F"/>
    <w:rsid w:val="00770680"/>
    <w:rsid w:val="007708F5"/>
    <w:rsid w:val="00770B00"/>
    <w:rsid w:val="00770EFB"/>
    <w:rsid w:val="0077143A"/>
    <w:rsid w:val="0077165D"/>
    <w:rsid w:val="007717F9"/>
    <w:rsid w:val="00771CE2"/>
    <w:rsid w:val="0077295A"/>
    <w:rsid w:val="0077380E"/>
    <w:rsid w:val="00773AC3"/>
    <w:rsid w:val="00773D91"/>
    <w:rsid w:val="00774041"/>
    <w:rsid w:val="007747CA"/>
    <w:rsid w:val="00774BF1"/>
    <w:rsid w:val="00774CD2"/>
    <w:rsid w:val="00774D5D"/>
    <w:rsid w:val="007761E6"/>
    <w:rsid w:val="0077630D"/>
    <w:rsid w:val="00776F42"/>
    <w:rsid w:val="007771DD"/>
    <w:rsid w:val="0077780A"/>
    <w:rsid w:val="007778AE"/>
    <w:rsid w:val="007801F8"/>
    <w:rsid w:val="00781074"/>
    <w:rsid w:val="007813F2"/>
    <w:rsid w:val="00781963"/>
    <w:rsid w:val="00782095"/>
    <w:rsid w:val="0078270C"/>
    <w:rsid w:val="00782771"/>
    <w:rsid w:val="00782848"/>
    <w:rsid w:val="00782CB3"/>
    <w:rsid w:val="00782D15"/>
    <w:rsid w:val="007831EA"/>
    <w:rsid w:val="007834AF"/>
    <w:rsid w:val="0078355A"/>
    <w:rsid w:val="00783CF2"/>
    <w:rsid w:val="00783FA1"/>
    <w:rsid w:val="00784383"/>
    <w:rsid w:val="0078495E"/>
    <w:rsid w:val="00784C79"/>
    <w:rsid w:val="00784E43"/>
    <w:rsid w:val="00785276"/>
    <w:rsid w:val="00785437"/>
    <w:rsid w:val="007856FE"/>
    <w:rsid w:val="00786DC9"/>
    <w:rsid w:val="007879E5"/>
    <w:rsid w:val="00790284"/>
    <w:rsid w:val="0079098D"/>
    <w:rsid w:val="00790E6A"/>
    <w:rsid w:val="00790F29"/>
    <w:rsid w:val="00790F9A"/>
    <w:rsid w:val="00791685"/>
    <w:rsid w:val="007919FD"/>
    <w:rsid w:val="00791D23"/>
    <w:rsid w:val="00791E01"/>
    <w:rsid w:val="00792A74"/>
    <w:rsid w:val="00792DD1"/>
    <w:rsid w:val="00792ED9"/>
    <w:rsid w:val="0079393F"/>
    <w:rsid w:val="00793A3D"/>
    <w:rsid w:val="00794307"/>
    <w:rsid w:val="00794F2E"/>
    <w:rsid w:val="00795B82"/>
    <w:rsid w:val="007967F1"/>
    <w:rsid w:val="00796910"/>
    <w:rsid w:val="00796B8E"/>
    <w:rsid w:val="0079735A"/>
    <w:rsid w:val="00797450"/>
    <w:rsid w:val="00797595"/>
    <w:rsid w:val="007A0695"/>
    <w:rsid w:val="007A0900"/>
    <w:rsid w:val="007A0EBB"/>
    <w:rsid w:val="007A11A0"/>
    <w:rsid w:val="007A15D5"/>
    <w:rsid w:val="007A1CA1"/>
    <w:rsid w:val="007A2644"/>
    <w:rsid w:val="007A3824"/>
    <w:rsid w:val="007A3F41"/>
    <w:rsid w:val="007A40C0"/>
    <w:rsid w:val="007A4323"/>
    <w:rsid w:val="007A465D"/>
    <w:rsid w:val="007A47E3"/>
    <w:rsid w:val="007A4D49"/>
    <w:rsid w:val="007A4DDA"/>
    <w:rsid w:val="007A524B"/>
    <w:rsid w:val="007A565E"/>
    <w:rsid w:val="007A5996"/>
    <w:rsid w:val="007A5AF3"/>
    <w:rsid w:val="007A5CCF"/>
    <w:rsid w:val="007A5F40"/>
    <w:rsid w:val="007A695D"/>
    <w:rsid w:val="007A70FD"/>
    <w:rsid w:val="007A7B76"/>
    <w:rsid w:val="007A7F5A"/>
    <w:rsid w:val="007B03D1"/>
    <w:rsid w:val="007B078A"/>
    <w:rsid w:val="007B0A93"/>
    <w:rsid w:val="007B0DB8"/>
    <w:rsid w:val="007B1B07"/>
    <w:rsid w:val="007B1B74"/>
    <w:rsid w:val="007B27B2"/>
    <w:rsid w:val="007B286B"/>
    <w:rsid w:val="007B2B0B"/>
    <w:rsid w:val="007B32BF"/>
    <w:rsid w:val="007B3AAA"/>
    <w:rsid w:val="007B426A"/>
    <w:rsid w:val="007B434C"/>
    <w:rsid w:val="007B4D31"/>
    <w:rsid w:val="007B528A"/>
    <w:rsid w:val="007B5869"/>
    <w:rsid w:val="007B5F06"/>
    <w:rsid w:val="007B60B2"/>
    <w:rsid w:val="007B63DD"/>
    <w:rsid w:val="007B68A3"/>
    <w:rsid w:val="007B6A8B"/>
    <w:rsid w:val="007C042F"/>
    <w:rsid w:val="007C0AF7"/>
    <w:rsid w:val="007C0B96"/>
    <w:rsid w:val="007C0D89"/>
    <w:rsid w:val="007C0E0E"/>
    <w:rsid w:val="007C0E76"/>
    <w:rsid w:val="007C13CA"/>
    <w:rsid w:val="007C1C5E"/>
    <w:rsid w:val="007C1D52"/>
    <w:rsid w:val="007C2123"/>
    <w:rsid w:val="007C21BF"/>
    <w:rsid w:val="007C2ACF"/>
    <w:rsid w:val="007C31F1"/>
    <w:rsid w:val="007C33D6"/>
    <w:rsid w:val="007C43F1"/>
    <w:rsid w:val="007C4469"/>
    <w:rsid w:val="007C4486"/>
    <w:rsid w:val="007C4AB8"/>
    <w:rsid w:val="007C4AF1"/>
    <w:rsid w:val="007C50C3"/>
    <w:rsid w:val="007C5143"/>
    <w:rsid w:val="007C5960"/>
    <w:rsid w:val="007C5C5C"/>
    <w:rsid w:val="007C6AB9"/>
    <w:rsid w:val="007C6BA4"/>
    <w:rsid w:val="007C7027"/>
    <w:rsid w:val="007C7794"/>
    <w:rsid w:val="007C7E93"/>
    <w:rsid w:val="007D0273"/>
    <w:rsid w:val="007D0A45"/>
    <w:rsid w:val="007D125E"/>
    <w:rsid w:val="007D1831"/>
    <w:rsid w:val="007D1BB9"/>
    <w:rsid w:val="007D1DBE"/>
    <w:rsid w:val="007D1F29"/>
    <w:rsid w:val="007D2049"/>
    <w:rsid w:val="007D2C5C"/>
    <w:rsid w:val="007D2C7A"/>
    <w:rsid w:val="007D34ED"/>
    <w:rsid w:val="007D451D"/>
    <w:rsid w:val="007D463F"/>
    <w:rsid w:val="007D4949"/>
    <w:rsid w:val="007D4A6C"/>
    <w:rsid w:val="007D5388"/>
    <w:rsid w:val="007D5743"/>
    <w:rsid w:val="007D581A"/>
    <w:rsid w:val="007D67E7"/>
    <w:rsid w:val="007D69E2"/>
    <w:rsid w:val="007D6EE0"/>
    <w:rsid w:val="007D76B4"/>
    <w:rsid w:val="007D7709"/>
    <w:rsid w:val="007D7D91"/>
    <w:rsid w:val="007D7E41"/>
    <w:rsid w:val="007E10C7"/>
    <w:rsid w:val="007E16B0"/>
    <w:rsid w:val="007E1839"/>
    <w:rsid w:val="007E2ACC"/>
    <w:rsid w:val="007E2D6E"/>
    <w:rsid w:val="007E2E75"/>
    <w:rsid w:val="007E2EDA"/>
    <w:rsid w:val="007E31D0"/>
    <w:rsid w:val="007E3A01"/>
    <w:rsid w:val="007E44D6"/>
    <w:rsid w:val="007E47CE"/>
    <w:rsid w:val="007E4BFF"/>
    <w:rsid w:val="007E546C"/>
    <w:rsid w:val="007E5636"/>
    <w:rsid w:val="007E5694"/>
    <w:rsid w:val="007E5D11"/>
    <w:rsid w:val="007E6530"/>
    <w:rsid w:val="007E6848"/>
    <w:rsid w:val="007E6A29"/>
    <w:rsid w:val="007E6B2E"/>
    <w:rsid w:val="007E774D"/>
    <w:rsid w:val="007E7762"/>
    <w:rsid w:val="007E7B51"/>
    <w:rsid w:val="007E7DE7"/>
    <w:rsid w:val="007F0D66"/>
    <w:rsid w:val="007F1707"/>
    <w:rsid w:val="007F1975"/>
    <w:rsid w:val="007F1F94"/>
    <w:rsid w:val="007F2063"/>
    <w:rsid w:val="007F273C"/>
    <w:rsid w:val="007F2D68"/>
    <w:rsid w:val="007F2EE9"/>
    <w:rsid w:val="007F3850"/>
    <w:rsid w:val="007F3903"/>
    <w:rsid w:val="007F3A89"/>
    <w:rsid w:val="007F3AAE"/>
    <w:rsid w:val="007F3CA8"/>
    <w:rsid w:val="007F4569"/>
    <w:rsid w:val="007F4B37"/>
    <w:rsid w:val="007F4B59"/>
    <w:rsid w:val="007F4CE3"/>
    <w:rsid w:val="007F52D4"/>
    <w:rsid w:val="007F537F"/>
    <w:rsid w:val="007F594D"/>
    <w:rsid w:val="007F5ADE"/>
    <w:rsid w:val="007F632A"/>
    <w:rsid w:val="007F6A00"/>
    <w:rsid w:val="007F6A7D"/>
    <w:rsid w:val="007F6B28"/>
    <w:rsid w:val="007F6F8A"/>
    <w:rsid w:val="007F7057"/>
    <w:rsid w:val="007F7288"/>
    <w:rsid w:val="007F796B"/>
    <w:rsid w:val="007F7B2B"/>
    <w:rsid w:val="007F7B7C"/>
    <w:rsid w:val="00800108"/>
    <w:rsid w:val="008002A5"/>
    <w:rsid w:val="0080032D"/>
    <w:rsid w:val="00800811"/>
    <w:rsid w:val="00801375"/>
    <w:rsid w:val="00801528"/>
    <w:rsid w:val="00801713"/>
    <w:rsid w:val="00801782"/>
    <w:rsid w:val="00801C74"/>
    <w:rsid w:val="00802831"/>
    <w:rsid w:val="00802E7F"/>
    <w:rsid w:val="00802F5D"/>
    <w:rsid w:val="00803454"/>
    <w:rsid w:val="0080351A"/>
    <w:rsid w:val="00803618"/>
    <w:rsid w:val="00803A53"/>
    <w:rsid w:val="00803B41"/>
    <w:rsid w:val="00803F81"/>
    <w:rsid w:val="0080417F"/>
    <w:rsid w:val="00804299"/>
    <w:rsid w:val="008042AE"/>
    <w:rsid w:val="00804679"/>
    <w:rsid w:val="00804BFB"/>
    <w:rsid w:val="00804C18"/>
    <w:rsid w:val="00804CE6"/>
    <w:rsid w:val="00804E09"/>
    <w:rsid w:val="00804EC7"/>
    <w:rsid w:val="008051FD"/>
    <w:rsid w:val="0080571F"/>
    <w:rsid w:val="008058F5"/>
    <w:rsid w:val="00805965"/>
    <w:rsid w:val="00805C3E"/>
    <w:rsid w:val="008064A1"/>
    <w:rsid w:val="0080652C"/>
    <w:rsid w:val="0080662A"/>
    <w:rsid w:val="0080678B"/>
    <w:rsid w:val="00806D9B"/>
    <w:rsid w:val="00807789"/>
    <w:rsid w:val="00810B17"/>
    <w:rsid w:val="00810ECA"/>
    <w:rsid w:val="00810F7B"/>
    <w:rsid w:val="00811007"/>
    <w:rsid w:val="00811974"/>
    <w:rsid w:val="00811A66"/>
    <w:rsid w:val="00811A83"/>
    <w:rsid w:val="00812140"/>
    <w:rsid w:val="00812DDD"/>
    <w:rsid w:val="008133C4"/>
    <w:rsid w:val="00813F34"/>
    <w:rsid w:val="00813FD5"/>
    <w:rsid w:val="008147F8"/>
    <w:rsid w:val="00814D49"/>
    <w:rsid w:val="0081599B"/>
    <w:rsid w:val="008160CE"/>
    <w:rsid w:val="0081624F"/>
    <w:rsid w:val="008163E7"/>
    <w:rsid w:val="00816E65"/>
    <w:rsid w:val="0081704E"/>
    <w:rsid w:val="008171DA"/>
    <w:rsid w:val="0081747E"/>
    <w:rsid w:val="0081786C"/>
    <w:rsid w:val="00817D9C"/>
    <w:rsid w:val="00820468"/>
    <w:rsid w:val="008204DF"/>
    <w:rsid w:val="00820529"/>
    <w:rsid w:val="0082055A"/>
    <w:rsid w:val="0082082F"/>
    <w:rsid w:val="00821047"/>
    <w:rsid w:val="00821251"/>
    <w:rsid w:val="008214F5"/>
    <w:rsid w:val="00821DB5"/>
    <w:rsid w:val="008220D9"/>
    <w:rsid w:val="00822934"/>
    <w:rsid w:val="00822F87"/>
    <w:rsid w:val="00823BA6"/>
    <w:rsid w:val="00823C3D"/>
    <w:rsid w:val="00823DD3"/>
    <w:rsid w:val="008240A8"/>
    <w:rsid w:val="00824903"/>
    <w:rsid w:val="008249D7"/>
    <w:rsid w:val="00825E7D"/>
    <w:rsid w:val="00826635"/>
    <w:rsid w:val="00826681"/>
    <w:rsid w:val="008266AE"/>
    <w:rsid w:val="00826D8B"/>
    <w:rsid w:val="008273AA"/>
    <w:rsid w:val="0082742A"/>
    <w:rsid w:val="00827538"/>
    <w:rsid w:val="00827E6A"/>
    <w:rsid w:val="008301B8"/>
    <w:rsid w:val="00830609"/>
    <w:rsid w:val="00830BBC"/>
    <w:rsid w:val="00830F46"/>
    <w:rsid w:val="00831911"/>
    <w:rsid w:val="0083234D"/>
    <w:rsid w:val="0083259C"/>
    <w:rsid w:val="00832B26"/>
    <w:rsid w:val="0083350D"/>
    <w:rsid w:val="0083398F"/>
    <w:rsid w:val="0083420D"/>
    <w:rsid w:val="00834645"/>
    <w:rsid w:val="00834F3F"/>
    <w:rsid w:val="008354B6"/>
    <w:rsid w:val="0083554F"/>
    <w:rsid w:val="008356D1"/>
    <w:rsid w:val="00835A4F"/>
    <w:rsid w:val="00835CD4"/>
    <w:rsid w:val="008360BA"/>
    <w:rsid w:val="0083614C"/>
    <w:rsid w:val="00836431"/>
    <w:rsid w:val="0083647C"/>
    <w:rsid w:val="00836552"/>
    <w:rsid w:val="008368E3"/>
    <w:rsid w:val="00837DE1"/>
    <w:rsid w:val="00837EBA"/>
    <w:rsid w:val="008414C1"/>
    <w:rsid w:val="008418FD"/>
    <w:rsid w:val="00841BB1"/>
    <w:rsid w:val="0084207F"/>
    <w:rsid w:val="00842647"/>
    <w:rsid w:val="0084291C"/>
    <w:rsid w:val="00842AFA"/>
    <w:rsid w:val="00842BA5"/>
    <w:rsid w:val="00843895"/>
    <w:rsid w:val="00843D03"/>
    <w:rsid w:val="00843D94"/>
    <w:rsid w:val="00843E87"/>
    <w:rsid w:val="0084439A"/>
    <w:rsid w:val="0084441E"/>
    <w:rsid w:val="008452C6"/>
    <w:rsid w:val="008455F8"/>
    <w:rsid w:val="00845749"/>
    <w:rsid w:val="0084587C"/>
    <w:rsid w:val="00845D6C"/>
    <w:rsid w:val="008467F2"/>
    <w:rsid w:val="00846816"/>
    <w:rsid w:val="008474B8"/>
    <w:rsid w:val="00847828"/>
    <w:rsid w:val="00847945"/>
    <w:rsid w:val="0085044A"/>
    <w:rsid w:val="00850940"/>
    <w:rsid w:val="00850E45"/>
    <w:rsid w:val="00851141"/>
    <w:rsid w:val="008511CD"/>
    <w:rsid w:val="008516E6"/>
    <w:rsid w:val="00851A58"/>
    <w:rsid w:val="00851B33"/>
    <w:rsid w:val="00851E05"/>
    <w:rsid w:val="00852FE7"/>
    <w:rsid w:val="008531E8"/>
    <w:rsid w:val="008531EB"/>
    <w:rsid w:val="00853919"/>
    <w:rsid w:val="00853BEE"/>
    <w:rsid w:val="00854F47"/>
    <w:rsid w:val="008556A2"/>
    <w:rsid w:val="008556C0"/>
    <w:rsid w:val="00855938"/>
    <w:rsid w:val="0085613C"/>
    <w:rsid w:val="00856968"/>
    <w:rsid w:val="00856BDC"/>
    <w:rsid w:val="00857038"/>
    <w:rsid w:val="008571A9"/>
    <w:rsid w:val="0085782A"/>
    <w:rsid w:val="00857F88"/>
    <w:rsid w:val="008601FB"/>
    <w:rsid w:val="00860F34"/>
    <w:rsid w:val="00860F68"/>
    <w:rsid w:val="00860FC9"/>
    <w:rsid w:val="00861463"/>
    <w:rsid w:val="008616EC"/>
    <w:rsid w:val="00861A0B"/>
    <w:rsid w:val="00861B02"/>
    <w:rsid w:val="00861C1E"/>
    <w:rsid w:val="00861C61"/>
    <w:rsid w:val="00861CAD"/>
    <w:rsid w:val="00861E80"/>
    <w:rsid w:val="00862089"/>
    <w:rsid w:val="00862989"/>
    <w:rsid w:val="0086300A"/>
    <w:rsid w:val="0086308F"/>
    <w:rsid w:val="00863384"/>
    <w:rsid w:val="008636FB"/>
    <w:rsid w:val="0086382F"/>
    <w:rsid w:val="00864473"/>
    <w:rsid w:val="008644CE"/>
    <w:rsid w:val="008646BC"/>
    <w:rsid w:val="0086530A"/>
    <w:rsid w:val="0086558D"/>
    <w:rsid w:val="0086632D"/>
    <w:rsid w:val="00866426"/>
    <w:rsid w:val="00866A5A"/>
    <w:rsid w:val="00867817"/>
    <w:rsid w:val="008703EA"/>
    <w:rsid w:val="008708C6"/>
    <w:rsid w:val="00870E3A"/>
    <w:rsid w:val="008711D1"/>
    <w:rsid w:val="00871237"/>
    <w:rsid w:val="008713B5"/>
    <w:rsid w:val="00871816"/>
    <w:rsid w:val="0087249D"/>
    <w:rsid w:val="008727A2"/>
    <w:rsid w:val="00872F9C"/>
    <w:rsid w:val="00873665"/>
    <w:rsid w:val="008737BD"/>
    <w:rsid w:val="00873FBB"/>
    <w:rsid w:val="00874023"/>
    <w:rsid w:val="008741B0"/>
    <w:rsid w:val="008743E5"/>
    <w:rsid w:val="008750D6"/>
    <w:rsid w:val="008752F9"/>
    <w:rsid w:val="00875BC2"/>
    <w:rsid w:val="008768A2"/>
    <w:rsid w:val="00876C2F"/>
    <w:rsid w:val="0087757C"/>
    <w:rsid w:val="008779DA"/>
    <w:rsid w:val="00880199"/>
    <w:rsid w:val="008801D9"/>
    <w:rsid w:val="0088031A"/>
    <w:rsid w:val="0088074B"/>
    <w:rsid w:val="00880D4B"/>
    <w:rsid w:val="00880D75"/>
    <w:rsid w:val="008819CB"/>
    <w:rsid w:val="00881C99"/>
    <w:rsid w:val="00881E4F"/>
    <w:rsid w:val="00881FEC"/>
    <w:rsid w:val="00882314"/>
    <w:rsid w:val="00882598"/>
    <w:rsid w:val="008828A4"/>
    <w:rsid w:val="00883AC7"/>
    <w:rsid w:val="00884036"/>
    <w:rsid w:val="008844DE"/>
    <w:rsid w:val="00884611"/>
    <w:rsid w:val="00885318"/>
    <w:rsid w:val="00885C9C"/>
    <w:rsid w:val="00886339"/>
    <w:rsid w:val="00887066"/>
    <w:rsid w:val="008870D0"/>
    <w:rsid w:val="00887135"/>
    <w:rsid w:val="0088782A"/>
    <w:rsid w:val="00890340"/>
    <w:rsid w:val="0089131A"/>
    <w:rsid w:val="00891337"/>
    <w:rsid w:val="00891783"/>
    <w:rsid w:val="008919A6"/>
    <w:rsid w:val="00891B71"/>
    <w:rsid w:val="00891F09"/>
    <w:rsid w:val="0089319D"/>
    <w:rsid w:val="00893FD9"/>
    <w:rsid w:val="00894294"/>
    <w:rsid w:val="00894DE4"/>
    <w:rsid w:val="00895769"/>
    <w:rsid w:val="008958C2"/>
    <w:rsid w:val="00895A42"/>
    <w:rsid w:val="00895F4A"/>
    <w:rsid w:val="008966CA"/>
    <w:rsid w:val="00896E2D"/>
    <w:rsid w:val="00896F3F"/>
    <w:rsid w:val="00897124"/>
    <w:rsid w:val="0089740C"/>
    <w:rsid w:val="008A06B5"/>
    <w:rsid w:val="008A0A50"/>
    <w:rsid w:val="008A1D4B"/>
    <w:rsid w:val="008A2996"/>
    <w:rsid w:val="008A36C4"/>
    <w:rsid w:val="008A3877"/>
    <w:rsid w:val="008A3A0E"/>
    <w:rsid w:val="008A3DC0"/>
    <w:rsid w:val="008A3F9D"/>
    <w:rsid w:val="008A42E0"/>
    <w:rsid w:val="008A4547"/>
    <w:rsid w:val="008A4807"/>
    <w:rsid w:val="008A4C1A"/>
    <w:rsid w:val="008A51B6"/>
    <w:rsid w:val="008A599E"/>
    <w:rsid w:val="008A5A3E"/>
    <w:rsid w:val="008A5D79"/>
    <w:rsid w:val="008A6330"/>
    <w:rsid w:val="008A7269"/>
    <w:rsid w:val="008B142C"/>
    <w:rsid w:val="008B1921"/>
    <w:rsid w:val="008B1AB2"/>
    <w:rsid w:val="008B23E5"/>
    <w:rsid w:val="008B2A17"/>
    <w:rsid w:val="008B2D34"/>
    <w:rsid w:val="008B321E"/>
    <w:rsid w:val="008B347C"/>
    <w:rsid w:val="008B3628"/>
    <w:rsid w:val="008B36ED"/>
    <w:rsid w:val="008B390E"/>
    <w:rsid w:val="008B3993"/>
    <w:rsid w:val="008B3AEA"/>
    <w:rsid w:val="008B4145"/>
    <w:rsid w:val="008B4E56"/>
    <w:rsid w:val="008B5EC1"/>
    <w:rsid w:val="008B61D9"/>
    <w:rsid w:val="008B6C8B"/>
    <w:rsid w:val="008B7591"/>
    <w:rsid w:val="008B7BCD"/>
    <w:rsid w:val="008C0443"/>
    <w:rsid w:val="008C1039"/>
    <w:rsid w:val="008C1612"/>
    <w:rsid w:val="008C1CE9"/>
    <w:rsid w:val="008C1D1B"/>
    <w:rsid w:val="008C1E5A"/>
    <w:rsid w:val="008C2D45"/>
    <w:rsid w:val="008C2EE1"/>
    <w:rsid w:val="008C30F4"/>
    <w:rsid w:val="008C310A"/>
    <w:rsid w:val="008C3678"/>
    <w:rsid w:val="008C3A08"/>
    <w:rsid w:val="008C3A3F"/>
    <w:rsid w:val="008C402C"/>
    <w:rsid w:val="008C4992"/>
    <w:rsid w:val="008C4C7C"/>
    <w:rsid w:val="008C5329"/>
    <w:rsid w:val="008C55C8"/>
    <w:rsid w:val="008C588D"/>
    <w:rsid w:val="008C63CB"/>
    <w:rsid w:val="008C67B8"/>
    <w:rsid w:val="008C70E7"/>
    <w:rsid w:val="008C7A4D"/>
    <w:rsid w:val="008D0639"/>
    <w:rsid w:val="008D0BCC"/>
    <w:rsid w:val="008D1856"/>
    <w:rsid w:val="008D1B20"/>
    <w:rsid w:val="008D1EE1"/>
    <w:rsid w:val="008D1F0B"/>
    <w:rsid w:val="008D25EF"/>
    <w:rsid w:val="008D2B35"/>
    <w:rsid w:val="008D305C"/>
    <w:rsid w:val="008D3137"/>
    <w:rsid w:val="008D3914"/>
    <w:rsid w:val="008D3B27"/>
    <w:rsid w:val="008D4102"/>
    <w:rsid w:val="008D4212"/>
    <w:rsid w:val="008D4C2E"/>
    <w:rsid w:val="008D51C0"/>
    <w:rsid w:val="008D52B1"/>
    <w:rsid w:val="008D52DD"/>
    <w:rsid w:val="008D548E"/>
    <w:rsid w:val="008D5E80"/>
    <w:rsid w:val="008D5FAA"/>
    <w:rsid w:val="008D6073"/>
    <w:rsid w:val="008D6303"/>
    <w:rsid w:val="008D6BEC"/>
    <w:rsid w:val="008D7CAF"/>
    <w:rsid w:val="008E0A0F"/>
    <w:rsid w:val="008E0C68"/>
    <w:rsid w:val="008E0D15"/>
    <w:rsid w:val="008E0E00"/>
    <w:rsid w:val="008E28BF"/>
    <w:rsid w:val="008E2B7D"/>
    <w:rsid w:val="008E2C34"/>
    <w:rsid w:val="008E3031"/>
    <w:rsid w:val="008E3321"/>
    <w:rsid w:val="008E34FC"/>
    <w:rsid w:val="008E3843"/>
    <w:rsid w:val="008E385D"/>
    <w:rsid w:val="008E450C"/>
    <w:rsid w:val="008E4ACE"/>
    <w:rsid w:val="008E556E"/>
    <w:rsid w:val="008E560A"/>
    <w:rsid w:val="008E593B"/>
    <w:rsid w:val="008E63F8"/>
    <w:rsid w:val="008E6D17"/>
    <w:rsid w:val="008E77CC"/>
    <w:rsid w:val="008E77F4"/>
    <w:rsid w:val="008E7CC2"/>
    <w:rsid w:val="008E7F1B"/>
    <w:rsid w:val="008F018B"/>
    <w:rsid w:val="008F01A4"/>
    <w:rsid w:val="008F027B"/>
    <w:rsid w:val="008F0536"/>
    <w:rsid w:val="008F06B8"/>
    <w:rsid w:val="008F06EA"/>
    <w:rsid w:val="008F0A55"/>
    <w:rsid w:val="008F0B17"/>
    <w:rsid w:val="008F0DCC"/>
    <w:rsid w:val="008F16F3"/>
    <w:rsid w:val="008F18EC"/>
    <w:rsid w:val="008F1A38"/>
    <w:rsid w:val="008F1BC9"/>
    <w:rsid w:val="008F2636"/>
    <w:rsid w:val="008F2E7B"/>
    <w:rsid w:val="008F33A5"/>
    <w:rsid w:val="008F4357"/>
    <w:rsid w:val="008F4F0D"/>
    <w:rsid w:val="008F538B"/>
    <w:rsid w:val="008F5A79"/>
    <w:rsid w:val="008F5CCA"/>
    <w:rsid w:val="008F656B"/>
    <w:rsid w:val="008F6849"/>
    <w:rsid w:val="008F6B34"/>
    <w:rsid w:val="008F6EFC"/>
    <w:rsid w:val="008F74F8"/>
    <w:rsid w:val="008F75E0"/>
    <w:rsid w:val="0090040C"/>
    <w:rsid w:val="00900461"/>
    <w:rsid w:val="00900533"/>
    <w:rsid w:val="009006AD"/>
    <w:rsid w:val="0090098C"/>
    <w:rsid w:val="00900D1E"/>
    <w:rsid w:val="00901CA6"/>
    <w:rsid w:val="00901D65"/>
    <w:rsid w:val="00901E27"/>
    <w:rsid w:val="00901E96"/>
    <w:rsid w:val="0090206E"/>
    <w:rsid w:val="009025A0"/>
    <w:rsid w:val="00902BFE"/>
    <w:rsid w:val="009030FA"/>
    <w:rsid w:val="00904398"/>
    <w:rsid w:val="00904676"/>
    <w:rsid w:val="00904E02"/>
    <w:rsid w:val="00905704"/>
    <w:rsid w:val="00905792"/>
    <w:rsid w:val="00906696"/>
    <w:rsid w:val="00906812"/>
    <w:rsid w:val="0090683F"/>
    <w:rsid w:val="00906847"/>
    <w:rsid w:val="00906AEE"/>
    <w:rsid w:val="00906C0F"/>
    <w:rsid w:val="00906CC3"/>
    <w:rsid w:val="009077A0"/>
    <w:rsid w:val="00910298"/>
    <w:rsid w:val="00911156"/>
    <w:rsid w:val="009116AB"/>
    <w:rsid w:val="00911F36"/>
    <w:rsid w:val="00912ECA"/>
    <w:rsid w:val="00913004"/>
    <w:rsid w:val="00913534"/>
    <w:rsid w:val="009138E7"/>
    <w:rsid w:val="0091390A"/>
    <w:rsid w:val="00913AE5"/>
    <w:rsid w:val="00915116"/>
    <w:rsid w:val="009154DD"/>
    <w:rsid w:val="009156E0"/>
    <w:rsid w:val="00915826"/>
    <w:rsid w:val="00915A65"/>
    <w:rsid w:val="00915AD0"/>
    <w:rsid w:val="00916353"/>
    <w:rsid w:val="009166CF"/>
    <w:rsid w:val="00916811"/>
    <w:rsid w:val="009169F7"/>
    <w:rsid w:val="00916D14"/>
    <w:rsid w:val="00916D36"/>
    <w:rsid w:val="009170C2"/>
    <w:rsid w:val="00917169"/>
    <w:rsid w:val="009177B8"/>
    <w:rsid w:val="00917839"/>
    <w:rsid w:val="00917FC1"/>
    <w:rsid w:val="00920559"/>
    <w:rsid w:val="009207A9"/>
    <w:rsid w:val="00920CD9"/>
    <w:rsid w:val="00920E29"/>
    <w:rsid w:val="00921A18"/>
    <w:rsid w:val="00921AFA"/>
    <w:rsid w:val="00921F49"/>
    <w:rsid w:val="00922274"/>
    <w:rsid w:val="009228AA"/>
    <w:rsid w:val="009229D1"/>
    <w:rsid w:val="00922B97"/>
    <w:rsid w:val="009232FF"/>
    <w:rsid w:val="00923F6E"/>
    <w:rsid w:val="00924467"/>
    <w:rsid w:val="00924B11"/>
    <w:rsid w:val="00924B14"/>
    <w:rsid w:val="0092535D"/>
    <w:rsid w:val="009258DF"/>
    <w:rsid w:val="00925D70"/>
    <w:rsid w:val="00925E6C"/>
    <w:rsid w:val="00926ECE"/>
    <w:rsid w:val="00927356"/>
    <w:rsid w:val="00927404"/>
    <w:rsid w:val="0093015D"/>
    <w:rsid w:val="00930E79"/>
    <w:rsid w:val="0093214C"/>
    <w:rsid w:val="009325ED"/>
    <w:rsid w:val="009338A0"/>
    <w:rsid w:val="00933FCE"/>
    <w:rsid w:val="00934AA7"/>
    <w:rsid w:val="0093507F"/>
    <w:rsid w:val="009350C5"/>
    <w:rsid w:val="00935602"/>
    <w:rsid w:val="009362B3"/>
    <w:rsid w:val="00936F27"/>
    <w:rsid w:val="00937404"/>
    <w:rsid w:val="009377D2"/>
    <w:rsid w:val="00937CFF"/>
    <w:rsid w:val="00940276"/>
    <w:rsid w:val="009404C9"/>
    <w:rsid w:val="00940A11"/>
    <w:rsid w:val="0094131A"/>
    <w:rsid w:val="00941DB5"/>
    <w:rsid w:val="00942185"/>
    <w:rsid w:val="0094235F"/>
    <w:rsid w:val="0094238D"/>
    <w:rsid w:val="009423A1"/>
    <w:rsid w:val="00942B7A"/>
    <w:rsid w:val="00942C09"/>
    <w:rsid w:val="00942F8E"/>
    <w:rsid w:val="0094319E"/>
    <w:rsid w:val="00943467"/>
    <w:rsid w:val="009435FB"/>
    <w:rsid w:val="00943B3C"/>
    <w:rsid w:val="00944576"/>
    <w:rsid w:val="009452F5"/>
    <w:rsid w:val="0094557D"/>
    <w:rsid w:val="00945EA5"/>
    <w:rsid w:val="009461E2"/>
    <w:rsid w:val="00946226"/>
    <w:rsid w:val="009462C0"/>
    <w:rsid w:val="00946647"/>
    <w:rsid w:val="009469EB"/>
    <w:rsid w:val="00946F2B"/>
    <w:rsid w:val="0094716F"/>
    <w:rsid w:val="009472AA"/>
    <w:rsid w:val="00947B46"/>
    <w:rsid w:val="00947CB9"/>
    <w:rsid w:val="00950EC4"/>
    <w:rsid w:val="0095179C"/>
    <w:rsid w:val="00951974"/>
    <w:rsid w:val="00952A30"/>
    <w:rsid w:val="009533D2"/>
    <w:rsid w:val="009539A1"/>
    <w:rsid w:val="00954249"/>
    <w:rsid w:val="009548E7"/>
    <w:rsid w:val="00955287"/>
    <w:rsid w:val="009555A9"/>
    <w:rsid w:val="00955771"/>
    <w:rsid w:val="009558FF"/>
    <w:rsid w:val="009559A6"/>
    <w:rsid w:val="009560E1"/>
    <w:rsid w:val="00956656"/>
    <w:rsid w:val="0095688F"/>
    <w:rsid w:val="00957021"/>
    <w:rsid w:val="0095705F"/>
    <w:rsid w:val="0095792B"/>
    <w:rsid w:val="00957EF8"/>
    <w:rsid w:val="009600FE"/>
    <w:rsid w:val="00960604"/>
    <w:rsid w:val="00960B02"/>
    <w:rsid w:val="00960B8F"/>
    <w:rsid w:val="00960D89"/>
    <w:rsid w:val="00960EED"/>
    <w:rsid w:val="00961529"/>
    <w:rsid w:val="0096176E"/>
    <w:rsid w:val="009617FD"/>
    <w:rsid w:val="00961AEC"/>
    <w:rsid w:val="00961D06"/>
    <w:rsid w:val="009624C8"/>
    <w:rsid w:val="0096257D"/>
    <w:rsid w:val="00962742"/>
    <w:rsid w:val="00962956"/>
    <w:rsid w:val="00962CF1"/>
    <w:rsid w:val="00962D75"/>
    <w:rsid w:val="009634A7"/>
    <w:rsid w:val="00963C1A"/>
    <w:rsid w:val="00964122"/>
    <w:rsid w:val="00964639"/>
    <w:rsid w:val="00964851"/>
    <w:rsid w:val="00964894"/>
    <w:rsid w:val="00964A70"/>
    <w:rsid w:val="00965661"/>
    <w:rsid w:val="00965673"/>
    <w:rsid w:val="0096596A"/>
    <w:rsid w:val="00966E68"/>
    <w:rsid w:val="00967367"/>
    <w:rsid w:val="00967E08"/>
    <w:rsid w:val="00970233"/>
    <w:rsid w:val="0097041F"/>
    <w:rsid w:val="0097050A"/>
    <w:rsid w:val="009709DC"/>
    <w:rsid w:val="0097144F"/>
    <w:rsid w:val="00971D2C"/>
    <w:rsid w:val="0097216F"/>
    <w:rsid w:val="00972CE1"/>
    <w:rsid w:val="00973448"/>
    <w:rsid w:val="00973570"/>
    <w:rsid w:val="0097369B"/>
    <w:rsid w:val="009738BF"/>
    <w:rsid w:val="009739C7"/>
    <w:rsid w:val="00973C74"/>
    <w:rsid w:val="009740B9"/>
    <w:rsid w:val="0097439A"/>
    <w:rsid w:val="00975194"/>
    <w:rsid w:val="0097647D"/>
    <w:rsid w:val="0097703C"/>
    <w:rsid w:val="00977066"/>
    <w:rsid w:val="00977A2C"/>
    <w:rsid w:val="00977E9A"/>
    <w:rsid w:val="009801E4"/>
    <w:rsid w:val="00980647"/>
    <w:rsid w:val="00980C09"/>
    <w:rsid w:val="00981EB7"/>
    <w:rsid w:val="00982345"/>
    <w:rsid w:val="009826D2"/>
    <w:rsid w:val="00982B25"/>
    <w:rsid w:val="009832A1"/>
    <w:rsid w:val="009840DE"/>
    <w:rsid w:val="00984604"/>
    <w:rsid w:val="009846D6"/>
    <w:rsid w:val="00984879"/>
    <w:rsid w:val="0098547A"/>
    <w:rsid w:val="00985A87"/>
    <w:rsid w:val="00985A96"/>
    <w:rsid w:val="00985CD8"/>
    <w:rsid w:val="00985D28"/>
    <w:rsid w:val="00985F81"/>
    <w:rsid w:val="00986705"/>
    <w:rsid w:val="00986CC9"/>
    <w:rsid w:val="00987215"/>
    <w:rsid w:val="00987AC3"/>
    <w:rsid w:val="0099004A"/>
    <w:rsid w:val="00990BD8"/>
    <w:rsid w:val="00990DDF"/>
    <w:rsid w:val="0099106D"/>
    <w:rsid w:val="009913BA"/>
    <w:rsid w:val="00991C00"/>
    <w:rsid w:val="00992010"/>
    <w:rsid w:val="0099232E"/>
    <w:rsid w:val="00992372"/>
    <w:rsid w:val="009924D5"/>
    <w:rsid w:val="009928B0"/>
    <w:rsid w:val="00992D77"/>
    <w:rsid w:val="00992E3B"/>
    <w:rsid w:val="009935EB"/>
    <w:rsid w:val="0099399D"/>
    <w:rsid w:val="00993B44"/>
    <w:rsid w:val="00993F35"/>
    <w:rsid w:val="00994713"/>
    <w:rsid w:val="00994814"/>
    <w:rsid w:val="00994901"/>
    <w:rsid w:val="00994EFE"/>
    <w:rsid w:val="009956BB"/>
    <w:rsid w:val="00995D30"/>
    <w:rsid w:val="00995F88"/>
    <w:rsid w:val="00996F15"/>
    <w:rsid w:val="009A03EA"/>
    <w:rsid w:val="009A085F"/>
    <w:rsid w:val="009A10B6"/>
    <w:rsid w:val="009A1967"/>
    <w:rsid w:val="009A1BA1"/>
    <w:rsid w:val="009A1E00"/>
    <w:rsid w:val="009A2054"/>
    <w:rsid w:val="009A255E"/>
    <w:rsid w:val="009A2640"/>
    <w:rsid w:val="009A264D"/>
    <w:rsid w:val="009A26AC"/>
    <w:rsid w:val="009A3493"/>
    <w:rsid w:val="009A4036"/>
    <w:rsid w:val="009A40E1"/>
    <w:rsid w:val="009A4351"/>
    <w:rsid w:val="009A488F"/>
    <w:rsid w:val="009A5A80"/>
    <w:rsid w:val="009A5BD3"/>
    <w:rsid w:val="009A5F89"/>
    <w:rsid w:val="009A60AF"/>
    <w:rsid w:val="009A6C62"/>
    <w:rsid w:val="009A6E3F"/>
    <w:rsid w:val="009A7516"/>
    <w:rsid w:val="009A76AF"/>
    <w:rsid w:val="009A7945"/>
    <w:rsid w:val="009A7962"/>
    <w:rsid w:val="009A7A47"/>
    <w:rsid w:val="009A7C9F"/>
    <w:rsid w:val="009A7E2B"/>
    <w:rsid w:val="009B00BA"/>
    <w:rsid w:val="009B0624"/>
    <w:rsid w:val="009B06CD"/>
    <w:rsid w:val="009B095F"/>
    <w:rsid w:val="009B149A"/>
    <w:rsid w:val="009B16F9"/>
    <w:rsid w:val="009B1780"/>
    <w:rsid w:val="009B3814"/>
    <w:rsid w:val="009B3C78"/>
    <w:rsid w:val="009B41B0"/>
    <w:rsid w:val="009B432F"/>
    <w:rsid w:val="009B4A56"/>
    <w:rsid w:val="009B57FC"/>
    <w:rsid w:val="009B5A2B"/>
    <w:rsid w:val="009B5CDA"/>
    <w:rsid w:val="009B61E9"/>
    <w:rsid w:val="009B68B9"/>
    <w:rsid w:val="009B68D0"/>
    <w:rsid w:val="009B6B1A"/>
    <w:rsid w:val="009B6E04"/>
    <w:rsid w:val="009B6E0D"/>
    <w:rsid w:val="009B7993"/>
    <w:rsid w:val="009C0B52"/>
    <w:rsid w:val="009C0B5A"/>
    <w:rsid w:val="009C0CFE"/>
    <w:rsid w:val="009C0EB9"/>
    <w:rsid w:val="009C1206"/>
    <w:rsid w:val="009C15B5"/>
    <w:rsid w:val="009C1CD5"/>
    <w:rsid w:val="009C2A49"/>
    <w:rsid w:val="009C2D0B"/>
    <w:rsid w:val="009C322E"/>
    <w:rsid w:val="009C45E7"/>
    <w:rsid w:val="009C5097"/>
    <w:rsid w:val="009C6038"/>
    <w:rsid w:val="009C61DE"/>
    <w:rsid w:val="009C63BD"/>
    <w:rsid w:val="009C6CA4"/>
    <w:rsid w:val="009C7403"/>
    <w:rsid w:val="009C7548"/>
    <w:rsid w:val="009C7835"/>
    <w:rsid w:val="009C799B"/>
    <w:rsid w:val="009C7A9B"/>
    <w:rsid w:val="009C7E3F"/>
    <w:rsid w:val="009D0729"/>
    <w:rsid w:val="009D07A4"/>
    <w:rsid w:val="009D08B8"/>
    <w:rsid w:val="009D1041"/>
    <w:rsid w:val="009D1351"/>
    <w:rsid w:val="009D156C"/>
    <w:rsid w:val="009D343B"/>
    <w:rsid w:val="009D3A4C"/>
    <w:rsid w:val="009D424B"/>
    <w:rsid w:val="009D458D"/>
    <w:rsid w:val="009D4594"/>
    <w:rsid w:val="009D5266"/>
    <w:rsid w:val="009D5DF7"/>
    <w:rsid w:val="009D6140"/>
    <w:rsid w:val="009D63E3"/>
    <w:rsid w:val="009D6425"/>
    <w:rsid w:val="009D6488"/>
    <w:rsid w:val="009D6B1A"/>
    <w:rsid w:val="009D6B2B"/>
    <w:rsid w:val="009D6EBA"/>
    <w:rsid w:val="009D72CB"/>
    <w:rsid w:val="009D7758"/>
    <w:rsid w:val="009D7891"/>
    <w:rsid w:val="009D797F"/>
    <w:rsid w:val="009D7BB0"/>
    <w:rsid w:val="009E0899"/>
    <w:rsid w:val="009E12D5"/>
    <w:rsid w:val="009E16FE"/>
    <w:rsid w:val="009E1C57"/>
    <w:rsid w:val="009E2672"/>
    <w:rsid w:val="009E2CE8"/>
    <w:rsid w:val="009E34FE"/>
    <w:rsid w:val="009E3950"/>
    <w:rsid w:val="009E3AA6"/>
    <w:rsid w:val="009E3AE5"/>
    <w:rsid w:val="009E5269"/>
    <w:rsid w:val="009E5605"/>
    <w:rsid w:val="009E5647"/>
    <w:rsid w:val="009E592D"/>
    <w:rsid w:val="009E59C3"/>
    <w:rsid w:val="009E5BC3"/>
    <w:rsid w:val="009E5F84"/>
    <w:rsid w:val="009E6930"/>
    <w:rsid w:val="009E6A03"/>
    <w:rsid w:val="009E6C79"/>
    <w:rsid w:val="009E7A04"/>
    <w:rsid w:val="009E7D78"/>
    <w:rsid w:val="009E7E4B"/>
    <w:rsid w:val="009F07F6"/>
    <w:rsid w:val="009F0992"/>
    <w:rsid w:val="009F0C78"/>
    <w:rsid w:val="009F0E75"/>
    <w:rsid w:val="009F100B"/>
    <w:rsid w:val="009F192B"/>
    <w:rsid w:val="009F1C19"/>
    <w:rsid w:val="009F2198"/>
    <w:rsid w:val="009F251C"/>
    <w:rsid w:val="009F2A01"/>
    <w:rsid w:val="009F3587"/>
    <w:rsid w:val="009F3850"/>
    <w:rsid w:val="009F3A80"/>
    <w:rsid w:val="009F3ABC"/>
    <w:rsid w:val="009F42BB"/>
    <w:rsid w:val="009F4701"/>
    <w:rsid w:val="009F4938"/>
    <w:rsid w:val="009F4F7B"/>
    <w:rsid w:val="009F534A"/>
    <w:rsid w:val="009F5A08"/>
    <w:rsid w:val="009F649C"/>
    <w:rsid w:val="009F67C8"/>
    <w:rsid w:val="009F694A"/>
    <w:rsid w:val="009F6FCF"/>
    <w:rsid w:val="009F6FD8"/>
    <w:rsid w:val="009F708D"/>
    <w:rsid w:val="009F70CC"/>
    <w:rsid w:val="009F712F"/>
    <w:rsid w:val="009F7291"/>
    <w:rsid w:val="009F79B6"/>
    <w:rsid w:val="009F7C37"/>
    <w:rsid w:val="00A00A13"/>
    <w:rsid w:val="00A0121E"/>
    <w:rsid w:val="00A0139D"/>
    <w:rsid w:val="00A01B6E"/>
    <w:rsid w:val="00A01C64"/>
    <w:rsid w:val="00A02419"/>
    <w:rsid w:val="00A02651"/>
    <w:rsid w:val="00A02A0D"/>
    <w:rsid w:val="00A03210"/>
    <w:rsid w:val="00A03645"/>
    <w:rsid w:val="00A045C4"/>
    <w:rsid w:val="00A045D3"/>
    <w:rsid w:val="00A04855"/>
    <w:rsid w:val="00A0485F"/>
    <w:rsid w:val="00A05136"/>
    <w:rsid w:val="00A05A12"/>
    <w:rsid w:val="00A05D1C"/>
    <w:rsid w:val="00A05F54"/>
    <w:rsid w:val="00A05FC8"/>
    <w:rsid w:val="00A060A3"/>
    <w:rsid w:val="00A06259"/>
    <w:rsid w:val="00A0711E"/>
    <w:rsid w:val="00A07169"/>
    <w:rsid w:val="00A075F9"/>
    <w:rsid w:val="00A100C5"/>
    <w:rsid w:val="00A102F6"/>
    <w:rsid w:val="00A10702"/>
    <w:rsid w:val="00A10C2A"/>
    <w:rsid w:val="00A10E09"/>
    <w:rsid w:val="00A11378"/>
    <w:rsid w:val="00A116BF"/>
    <w:rsid w:val="00A11B59"/>
    <w:rsid w:val="00A11C39"/>
    <w:rsid w:val="00A121EA"/>
    <w:rsid w:val="00A132DD"/>
    <w:rsid w:val="00A13BE8"/>
    <w:rsid w:val="00A14433"/>
    <w:rsid w:val="00A147B9"/>
    <w:rsid w:val="00A14D1E"/>
    <w:rsid w:val="00A15D5C"/>
    <w:rsid w:val="00A165A8"/>
    <w:rsid w:val="00A16878"/>
    <w:rsid w:val="00A16CBA"/>
    <w:rsid w:val="00A1747A"/>
    <w:rsid w:val="00A17662"/>
    <w:rsid w:val="00A17A6A"/>
    <w:rsid w:val="00A202C0"/>
    <w:rsid w:val="00A204A6"/>
    <w:rsid w:val="00A20D0C"/>
    <w:rsid w:val="00A217BF"/>
    <w:rsid w:val="00A21930"/>
    <w:rsid w:val="00A222C8"/>
    <w:rsid w:val="00A227BD"/>
    <w:rsid w:val="00A229AE"/>
    <w:rsid w:val="00A22A92"/>
    <w:rsid w:val="00A22AAC"/>
    <w:rsid w:val="00A22B44"/>
    <w:rsid w:val="00A23E44"/>
    <w:rsid w:val="00A24A23"/>
    <w:rsid w:val="00A24CF4"/>
    <w:rsid w:val="00A24D62"/>
    <w:rsid w:val="00A250C5"/>
    <w:rsid w:val="00A253EF"/>
    <w:rsid w:val="00A25709"/>
    <w:rsid w:val="00A25EAF"/>
    <w:rsid w:val="00A25FD9"/>
    <w:rsid w:val="00A260A6"/>
    <w:rsid w:val="00A263DD"/>
    <w:rsid w:val="00A2667C"/>
    <w:rsid w:val="00A26A73"/>
    <w:rsid w:val="00A26F48"/>
    <w:rsid w:val="00A27098"/>
    <w:rsid w:val="00A271EF"/>
    <w:rsid w:val="00A274EE"/>
    <w:rsid w:val="00A2782D"/>
    <w:rsid w:val="00A27CB4"/>
    <w:rsid w:val="00A30ABB"/>
    <w:rsid w:val="00A30B21"/>
    <w:rsid w:val="00A30FA3"/>
    <w:rsid w:val="00A3106C"/>
    <w:rsid w:val="00A311AA"/>
    <w:rsid w:val="00A321D2"/>
    <w:rsid w:val="00A322CE"/>
    <w:rsid w:val="00A3307C"/>
    <w:rsid w:val="00A33305"/>
    <w:rsid w:val="00A33875"/>
    <w:rsid w:val="00A33CFB"/>
    <w:rsid w:val="00A33F89"/>
    <w:rsid w:val="00A358B6"/>
    <w:rsid w:val="00A35FEF"/>
    <w:rsid w:val="00A36D83"/>
    <w:rsid w:val="00A36DF2"/>
    <w:rsid w:val="00A371A0"/>
    <w:rsid w:val="00A3723A"/>
    <w:rsid w:val="00A406A4"/>
    <w:rsid w:val="00A40A5A"/>
    <w:rsid w:val="00A40D27"/>
    <w:rsid w:val="00A40DA5"/>
    <w:rsid w:val="00A4168B"/>
    <w:rsid w:val="00A41C1E"/>
    <w:rsid w:val="00A41F74"/>
    <w:rsid w:val="00A422C3"/>
    <w:rsid w:val="00A4280A"/>
    <w:rsid w:val="00A42C7E"/>
    <w:rsid w:val="00A42D82"/>
    <w:rsid w:val="00A42F43"/>
    <w:rsid w:val="00A42F77"/>
    <w:rsid w:val="00A43814"/>
    <w:rsid w:val="00A43889"/>
    <w:rsid w:val="00A43B72"/>
    <w:rsid w:val="00A440C0"/>
    <w:rsid w:val="00A44353"/>
    <w:rsid w:val="00A447CD"/>
    <w:rsid w:val="00A44858"/>
    <w:rsid w:val="00A44916"/>
    <w:rsid w:val="00A44BA4"/>
    <w:rsid w:val="00A450A0"/>
    <w:rsid w:val="00A450E1"/>
    <w:rsid w:val="00A459DE"/>
    <w:rsid w:val="00A4627E"/>
    <w:rsid w:val="00A46784"/>
    <w:rsid w:val="00A4687D"/>
    <w:rsid w:val="00A4726A"/>
    <w:rsid w:val="00A47717"/>
    <w:rsid w:val="00A477EC"/>
    <w:rsid w:val="00A47903"/>
    <w:rsid w:val="00A50104"/>
    <w:rsid w:val="00A5061F"/>
    <w:rsid w:val="00A50659"/>
    <w:rsid w:val="00A508FC"/>
    <w:rsid w:val="00A50AF0"/>
    <w:rsid w:val="00A51679"/>
    <w:rsid w:val="00A51B24"/>
    <w:rsid w:val="00A51C1B"/>
    <w:rsid w:val="00A522AA"/>
    <w:rsid w:val="00A52D85"/>
    <w:rsid w:val="00A52F63"/>
    <w:rsid w:val="00A53CA3"/>
    <w:rsid w:val="00A5409C"/>
    <w:rsid w:val="00A54377"/>
    <w:rsid w:val="00A56FA5"/>
    <w:rsid w:val="00A57366"/>
    <w:rsid w:val="00A57B82"/>
    <w:rsid w:val="00A57BDB"/>
    <w:rsid w:val="00A57C90"/>
    <w:rsid w:val="00A57F4F"/>
    <w:rsid w:val="00A607B5"/>
    <w:rsid w:val="00A61227"/>
    <w:rsid w:val="00A617DB"/>
    <w:rsid w:val="00A61E66"/>
    <w:rsid w:val="00A62551"/>
    <w:rsid w:val="00A62706"/>
    <w:rsid w:val="00A62C25"/>
    <w:rsid w:val="00A62DCA"/>
    <w:rsid w:val="00A62FAD"/>
    <w:rsid w:val="00A630C7"/>
    <w:rsid w:val="00A63D4A"/>
    <w:rsid w:val="00A64086"/>
    <w:rsid w:val="00A641E0"/>
    <w:rsid w:val="00A641E2"/>
    <w:rsid w:val="00A64431"/>
    <w:rsid w:val="00A6468F"/>
    <w:rsid w:val="00A64E06"/>
    <w:rsid w:val="00A65734"/>
    <w:rsid w:val="00A6599E"/>
    <w:rsid w:val="00A65B45"/>
    <w:rsid w:val="00A65C5B"/>
    <w:rsid w:val="00A65EC8"/>
    <w:rsid w:val="00A660F7"/>
    <w:rsid w:val="00A661C3"/>
    <w:rsid w:val="00A66C3B"/>
    <w:rsid w:val="00A66F9A"/>
    <w:rsid w:val="00A673D9"/>
    <w:rsid w:val="00A678AC"/>
    <w:rsid w:val="00A67E1A"/>
    <w:rsid w:val="00A67F0D"/>
    <w:rsid w:val="00A67F2A"/>
    <w:rsid w:val="00A70492"/>
    <w:rsid w:val="00A70C24"/>
    <w:rsid w:val="00A70D48"/>
    <w:rsid w:val="00A724B6"/>
    <w:rsid w:val="00A7298A"/>
    <w:rsid w:val="00A72A5A"/>
    <w:rsid w:val="00A73887"/>
    <w:rsid w:val="00A73F09"/>
    <w:rsid w:val="00A73F3B"/>
    <w:rsid w:val="00A74324"/>
    <w:rsid w:val="00A745F1"/>
    <w:rsid w:val="00A74D22"/>
    <w:rsid w:val="00A75C02"/>
    <w:rsid w:val="00A75C1C"/>
    <w:rsid w:val="00A75C7C"/>
    <w:rsid w:val="00A76001"/>
    <w:rsid w:val="00A76307"/>
    <w:rsid w:val="00A76490"/>
    <w:rsid w:val="00A76DFE"/>
    <w:rsid w:val="00A76F47"/>
    <w:rsid w:val="00A77990"/>
    <w:rsid w:val="00A779CD"/>
    <w:rsid w:val="00A77C18"/>
    <w:rsid w:val="00A77F12"/>
    <w:rsid w:val="00A77F9D"/>
    <w:rsid w:val="00A80332"/>
    <w:rsid w:val="00A80A42"/>
    <w:rsid w:val="00A80BC9"/>
    <w:rsid w:val="00A810A0"/>
    <w:rsid w:val="00A81E04"/>
    <w:rsid w:val="00A82060"/>
    <w:rsid w:val="00A824F5"/>
    <w:rsid w:val="00A829B0"/>
    <w:rsid w:val="00A82E9F"/>
    <w:rsid w:val="00A8300F"/>
    <w:rsid w:val="00A83399"/>
    <w:rsid w:val="00A83814"/>
    <w:rsid w:val="00A839E0"/>
    <w:rsid w:val="00A83AA3"/>
    <w:rsid w:val="00A83FD9"/>
    <w:rsid w:val="00A84156"/>
    <w:rsid w:val="00A8416D"/>
    <w:rsid w:val="00A84569"/>
    <w:rsid w:val="00A8477C"/>
    <w:rsid w:val="00A849EF"/>
    <w:rsid w:val="00A84F54"/>
    <w:rsid w:val="00A851CA"/>
    <w:rsid w:val="00A853AC"/>
    <w:rsid w:val="00A854F6"/>
    <w:rsid w:val="00A858B6"/>
    <w:rsid w:val="00A85B37"/>
    <w:rsid w:val="00A85E8C"/>
    <w:rsid w:val="00A860A0"/>
    <w:rsid w:val="00A860CA"/>
    <w:rsid w:val="00A8615F"/>
    <w:rsid w:val="00A861D0"/>
    <w:rsid w:val="00A86A88"/>
    <w:rsid w:val="00A86E5F"/>
    <w:rsid w:val="00A86FD4"/>
    <w:rsid w:val="00A871E4"/>
    <w:rsid w:val="00A8723B"/>
    <w:rsid w:val="00A87C71"/>
    <w:rsid w:val="00A908C9"/>
    <w:rsid w:val="00A90B0A"/>
    <w:rsid w:val="00A90BE6"/>
    <w:rsid w:val="00A91114"/>
    <w:rsid w:val="00A913EC"/>
    <w:rsid w:val="00A9160E"/>
    <w:rsid w:val="00A9166C"/>
    <w:rsid w:val="00A91D8E"/>
    <w:rsid w:val="00A91F69"/>
    <w:rsid w:val="00A924B6"/>
    <w:rsid w:val="00A929A0"/>
    <w:rsid w:val="00A92CD9"/>
    <w:rsid w:val="00A93BF9"/>
    <w:rsid w:val="00A94476"/>
    <w:rsid w:val="00A9465C"/>
    <w:rsid w:val="00A949C3"/>
    <w:rsid w:val="00A94EF5"/>
    <w:rsid w:val="00A95AF2"/>
    <w:rsid w:val="00A95E47"/>
    <w:rsid w:val="00A95FDF"/>
    <w:rsid w:val="00A96966"/>
    <w:rsid w:val="00A96BA5"/>
    <w:rsid w:val="00A972A3"/>
    <w:rsid w:val="00A97512"/>
    <w:rsid w:val="00A97BAB"/>
    <w:rsid w:val="00A97D36"/>
    <w:rsid w:val="00A97D5B"/>
    <w:rsid w:val="00AA117A"/>
    <w:rsid w:val="00AA1557"/>
    <w:rsid w:val="00AA1F40"/>
    <w:rsid w:val="00AA25AA"/>
    <w:rsid w:val="00AA2733"/>
    <w:rsid w:val="00AA2CF1"/>
    <w:rsid w:val="00AA31F8"/>
    <w:rsid w:val="00AA35D1"/>
    <w:rsid w:val="00AA3B4A"/>
    <w:rsid w:val="00AA3BAD"/>
    <w:rsid w:val="00AA3C0E"/>
    <w:rsid w:val="00AA4627"/>
    <w:rsid w:val="00AA49CB"/>
    <w:rsid w:val="00AA4E4D"/>
    <w:rsid w:val="00AA5387"/>
    <w:rsid w:val="00AA5940"/>
    <w:rsid w:val="00AA5EB0"/>
    <w:rsid w:val="00AA68C6"/>
    <w:rsid w:val="00AA694C"/>
    <w:rsid w:val="00AA6CF4"/>
    <w:rsid w:val="00AA6F01"/>
    <w:rsid w:val="00AA74F0"/>
    <w:rsid w:val="00AA774C"/>
    <w:rsid w:val="00AA7D65"/>
    <w:rsid w:val="00AA7E0F"/>
    <w:rsid w:val="00AB034F"/>
    <w:rsid w:val="00AB0509"/>
    <w:rsid w:val="00AB0A4E"/>
    <w:rsid w:val="00AB0AF4"/>
    <w:rsid w:val="00AB0F02"/>
    <w:rsid w:val="00AB0FA1"/>
    <w:rsid w:val="00AB282D"/>
    <w:rsid w:val="00AB2A40"/>
    <w:rsid w:val="00AB2BDF"/>
    <w:rsid w:val="00AB353E"/>
    <w:rsid w:val="00AB3648"/>
    <w:rsid w:val="00AB3727"/>
    <w:rsid w:val="00AB38EE"/>
    <w:rsid w:val="00AB39FD"/>
    <w:rsid w:val="00AB3B62"/>
    <w:rsid w:val="00AB53D3"/>
    <w:rsid w:val="00AB5FB1"/>
    <w:rsid w:val="00AB615B"/>
    <w:rsid w:val="00AB66B8"/>
    <w:rsid w:val="00AB6A18"/>
    <w:rsid w:val="00AB6FF9"/>
    <w:rsid w:val="00AB715A"/>
    <w:rsid w:val="00AB74E6"/>
    <w:rsid w:val="00AB7681"/>
    <w:rsid w:val="00AB7B53"/>
    <w:rsid w:val="00AB7F9A"/>
    <w:rsid w:val="00AC0178"/>
    <w:rsid w:val="00AC0667"/>
    <w:rsid w:val="00AC07F8"/>
    <w:rsid w:val="00AC0844"/>
    <w:rsid w:val="00AC0D87"/>
    <w:rsid w:val="00AC222B"/>
    <w:rsid w:val="00AC240C"/>
    <w:rsid w:val="00AC3048"/>
    <w:rsid w:val="00AC304C"/>
    <w:rsid w:val="00AC47C5"/>
    <w:rsid w:val="00AC4E5C"/>
    <w:rsid w:val="00AC560D"/>
    <w:rsid w:val="00AC5BA9"/>
    <w:rsid w:val="00AC5BD1"/>
    <w:rsid w:val="00AC5D01"/>
    <w:rsid w:val="00AC5D0D"/>
    <w:rsid w:val="00AC5F95"/>
    <w:rsid w:val="00AC6245"/>
    <w:rsid w:val="00AC6391"/>
    <w:rsid w:val="00AC69AF"/>
    <w:rsid w:val="00AC6E46"/>
    <w:rsid w:val="00AC79D4"/>
    <w:rsid w:val="00AD0669"/>
    <w:rsid w:val="00AD093A"/>
    <w:rsid w:val="00AD1170"/>
    <w:rsid w:val="00AD1F0A"/>
    <w:rsid w:val="00AD1F68"/>
    <w:rsid w:val="00AD23D6"/>
    <w:rsid w:val="00AD248C"/>
    <w:rsid w:val="00AD2A14"/>
    <w:rsid w:val="00AD2BE5"/>
    <w:rsid w:val="00AD2EF2"/>
    <w:rsid w:val="00AD3385"/>
    <w:rsid w:val="00AD486A"/>
    <w:rsid w:val="00AD4BA2"/>
    <w:rsid w:val="00AD4C04"/>
    <w:rsid w:val="00AD4C1E"/>
    <w:rsid w:val="00AD4F74"/>
    <w:rsid w:val="00AD5558"/>
    <w:rsid w:val="00AD57AB"/>
    <w:rsid w:val="00AD5812"/>
    <w:rsid w:val="00AD5D61"/>
    <w:rsid w:val="00AD6D2F"/>
    <w:rsid w:val="00AD78FA"/>
    <w:rsid w:val="00AD7BBC"/>
    <w:rsid w:val="00AE0744"/>
    <w:rsid w:val="00AE0750"/>
    <w:rsid w:val="00AE07C3"/>
    <w:rsid w:val="00AE108E"/>
    <w:rsid w:val="00AE1567"/>
    <w:rsid w:val="00AE15F4"/>
    <w:rsid w:val="00AE1A15"/>
    <w:rsid w:val="00AE1A7B"/>
    <w:rsid w:val="00AE1DA4"/>
    <w:rsid w:val="00AE2046"/>
    <w:rsid w:val="00AE2A70"/>
    <w:rsid w:val="00AE2DD5"/>
    <w:rsid w:val="00AE34BA"/>
    <w:rsid w:val="00AE361C"/>
    <w:rsid w:val="00AE3BF3"/>
    <w:rsid w:val="00AE47CE"/>
    <w:rsid w:val="00AE4A0D"/>
    <w:rsid w:val="00AE4CF4"/>
    <w:rsid w:val="00AE4E8D"/>
    <w:rsid w:val="00AE5D1C"/>
    <w:rsid w:val="00AE5E16"/>
    <w:rsid w:val="00AF0058"/>
    <w:rsid w:val="00AF1236"/>
    <w:rsid w:val="00AF15C8"/>
    <w:rsid w:val="00AF1C22"/>
    <w:rsid w:val="00AF1F0A"/>
    <w:rsid w:val="00AF270B"/>
    <w:rsid w:val="00AF2C26"/>
    <w:rsid w:val="00AF2D64"/>
    <w:rsid w:val="00AF3151"/>
    <w:rsid w:val="00AF32A0"/>
    <w:rsid w:val="00AF3543"/>
    <w:rsid w:val="00AF393D"/>
    <w:rsid w:val="00AF3D30"/>
    <w:rsid w:val="00AF4354"/>
    <w:rsid w:val="00AF45C1"/>
    <w:rsid w:val="00AF4D62"/>
    <w:rsid w:val="00AF50E5"/>
    <w:rsid w:val="00AF52A2"/>
    <w:rsid w:val="00AF5B7A"/>
    <w:rsid w:val="00AF6232"/>
    <w:rsid w:val="00AF6380"/>
    <w:rsid w:val="00AF65F8"/>
    <w:rsid w:val="00AF6F73"/>
    <w:rsid w:val="00AF7679"/>
    <w:rsid w:val="00AF7AC4"/>
    <w:rsid w:val="00AF7D49"/>
    <w:rsid w:val="00AF7E1F"/>
    <w:rsid w:val="00AF7EF5"/>
    <w:rsid w:val="00B00796"/>
    <w:rsid w:val="00B00E8F"/>
    <w:rsid w:val="00B0174B"/>
    <w:rsid w:val="00B01CE7"/>
    <w:rsid w:val="00B0271E"/>
    <w:rsid w:val="00B02811"/>
    <w:rsid w:val="00B0287A"/>
    <w:rsid w:val="00B02D7A"/>
    <w:rsid w:val="00B0402D"/>
    <w:rsid w:val="00B04B94"/>
    <w:rsid w:val="00B04D79"/>
    <w:rsid w:val="00B05311"/>
    <w:rsid w:val="00B0538F"/>
    <w:rsid w:val="00B05664"/>
    <w:rsid w:val="00B05A73"/>
    <w:rsid w:val="00B0618C"/>
    <w:rsid w:val="00B06511"/>
    <w:rsid w:val="00B069E4"/>
    <w:rsid w:val="00B0757B"/>
    <w:rsid w:val="00B07619"/>
    <w:rsid w:val="00B0770A"/>
    <w:rsid w:val="00B077E9"/>
    <w:rsid w:val="00B10577"/>
    <w:rsid w:val="00B10645"/>
    <w:rsid w:val="00B106B4"/>
    <w:rsid w:val="00B1070B"/>
    <w:rsid w:val="00B10A9D"/>
    <w:rsid w:val="00B11238"/>
    <w:rsid w:val="00B113A8"/>
    <w:rsid w:val="00B118E1"/>
    <w:rsid w:val="00B12213"/>
    <w:rsid w:val="00B126B3"/>
    <w:rsid w:val="00B12C85"/>
    <w:rsid w:val="00B133CD"/>
    <w:rsid w:val="00B135AC"/>
    <w:rsid w:val="00B1399A"/>
    <w:rsid w:val="00B13BDA"/>
    <w:rsid w:val="00B143AF"/>
    <w:rsid w:val="00B14D27"/>
    <w:rsid w:val="00B14DC4"/>
    <w:rsid w:val="00B15035"/>
    <w:rsid w:val="00B15270"/>
    <w:rsid w:val="00B15488"/>
    <w:rsid w:val="00B1578C"/>
    <w:rsid w:val="00B15E7B"/>
    <w:rsid w:val="00B16078"/>
    <w:rsid w:val="00B16194"/>
    <w:rsid w:val="00B16369"/>
    <w:rsid w:val="00B163D7"/>
    <w:rsid w:val="00B16484"/>
    <w:rsid w:val="00B16489"/>
    <w:rsid w:val="00B16B39"/>
    <w:rsid w:val="00B16D18"/>
    <w:rsid w:val="00B16DC5"/>
    <w:rsid w:val="00B17291"/>
    <w:rsid w:val="00B17367"/>
    <w:rsid w:val="00B17880"/>
    <w:rsid w:val="00B179D7"/>
    <w:rsid w:val="00B2002C"/>
    <w:rsid w:val="00B200F3"/>
    <w:rsid w:val="00B2027B"/>
    <w:rsid w:val="00B21B2C"/>
    <w:rsid w:val="00B220B8"/>
    <w:rsid w:val="00B22325"/>
    <w:rsid w:val="00B22698"/>
    <w:rsid w:val="00B230EF"/>
    <w:rsid w:val="00B2338A"/>
    <w:rsid w:val="00B23FFC"/>
    <w:rsid w:val="00B2408E"/>
    <w:rsid w:val="00B24610"/>
    <w:rsid w:val="00B249F5"/>
    <w:rsid w:val="00B25ED4"/>
    <w:rsid w:val="00B2625F"/>
    <w:rsid w:val="00B2633B"/>
    <w:rsid w:val="00B26409"/>
    <w:rsid w:val="00B26CB9"/>
    <w:rsid w:val="00B26F56"/>
    <w:rsid w:val="00B270CF"/>
    <w:rsid w:val="00B270FF"/>
    <w:rsid w:val="00B27449"/>
    <w:rsid w:val="00B27ED2"/>
    <w:rsid w:val="00B30687"/>
    <w:rsid w:val="00B30B5B"/>
    <w:rsid w:val="00B30C19"/>
    <w:rsid w:val="00B3134C"/>
    <w:rsid w:val="00B3139F"/>
    <w:rsid w:val="00B315A1"/>
    <w:rsid w:val="00B318A1"/>
    <w:rsid w:val="00B32705"/>
    <w:rsid w:val="00B328B4"/>
    <w:rsid w:val="00B32903"/>
    <w:rsid w:val="00B32D81"/>
    <w:rsid w:val="00B32DD1"/>
    <w:rsid w:val="00B333F9"/>
    <w:rsid w:val="00B334C2"/>
    <w:rsid w:val="00B33A82"/>
    <w:rsid w:val="00B33AED"/>
    <w:rsid w:val="00B33B5B"/>
    <w:rsid w:val="00B33EF3"/>
    <w:rsid w:val="00B34ACE"/>
    <w:rsid w:val="00B36225"/>
    <w:rsid w:val="00B362E2"/>
    <w:rsid w:val="00B3673B"/>
    <w:rsid w:val="00B367B9"/>
    <w:rsid w:val="00B3687C"/>
    <w:rsid w:val="00B36C00"/>
    <w:rsid w:val="00B36CDE"/>
    <w:rsid w:val="00B372FA"/>
    <w:rsid w:val="00B377BC"/>
    <w:rsid w:val="00B378BF"/>
    <w:rsid w:val="00B37AA7"/>
    <w:rsid w:val="00B37FB6"/>
    <w:rsid w:val="00B4014F"/>
    <w:rsid w:val="00B406CE"/>
    <w:rsid w:val="00B40760"/>
    <w:rsid w:val="00B40AFD"/>
    <w:rsid w:val="00B41CF8"/>
    <w:rsid w:val="00B4227A"/>
    <w:rsid w:val="00B4239B"/>
    <w:rsid w:val="00B42516"/>
    <w:rsid w:val="00B42BB2"/>
    <w:rsid w:val="00B43412"/>
    <w:rsid w:val="00B43805"/>
    <w:rsid w:val="00B43D82"/>
    <w:rsid w:val="00B446D1"/>
    <w:rsid w:val="00B44D0B"/>
    <w:rsid w:val="00B44F57"/>
    <w:rsid w:val="00B4542D"/>
    <w:rsid w:val="00B45AE8"/>
    <w:rsid w:val="00B45DEC"/>
    <w:rsid w:val="00B45FEC"/>
    <w:rsid w:val="00B46107"/>
    <w:rsid w:val="00B46993"/>
    <w:rsid w:val="00B46C0A"/>
    <w:rsid w:val="00B46E4C"/>
    <w:rsid w:val="00B47695"/>
    <w:rsid w:val="00B476AA"/>
    <w:rsid w:val="00B47AA4"/>
    <w:rsid w:val="00B47D17"/>
    <w:rsid w:val="00B51C3B"/>
    <w:rsid w:val="00B51DEE"/>
    <w:rsid w:val="00B530A1"/>
    <w:rsid w:val="00B537B7"/>
    <w:rsid w:val="00B54366"/>
    <w:rsid w:val="00B54E13"/>
    <w:rsid w:val="00B56841"/>
    <w:rsid w:val="00B57D26"/>
    <w:rsid w:val="00B6008D"/>
    <w:rsid w:val="00B604DF"/>
    <w:rsid w:val="00B60665"/>
    <w:rsid w:val="00B60720"/>
    <w:rsid w:val="00B60E7A"/>
    <w:rsid w:val="00B62401"/>
    <w:rsid w:val="00B62586"/>
    <w:rsid w:val="00B63101"/>
    <w:rsid w:val="00B63184"/>
    <w:rsid w:val="00B63306"/>
    <w:rsid w:val="00B635FC"/>
    <w:rsid w:val="00B63860"/>
    <w:rsid w:val="00B63862"/>
    <w:rsid w:val="00B63C51"/>
    <w:rsid w:val="00B65193"/>
    <w:rsid w:val="00B653F8"/>
    <w:rsid w:val="00B65CB1"/>
    <w:rsid w:val="00B665B1"/>
    <w:rsid w:val="00B66819"/>
    <w:rsid w:val="00B66851"/>
    <w:rsid w:val="00B66BD8"/>
    <w:rsid w:val="00B66EC8"/>
    <w:rsid w:val="00B67060"/>
    <w:rsid w:val="00B672CA"/>
    <w:rsid w:val="00B67AC2"/>
    <w:rsid w:val="00B67B84"/>
    <w:rsid w:val="00B70779"/>
    <w:rsid w:val="00B7091B"/>
    <w:rsid w:val="00B71AD9"/>
    <w:rsid w:val="00B723B6"/>
    <w:rsid w:val="00B730BC"/>
    <w:rsid w:val="00B73396"/>
    <w:rsid w:val="00B7363C"/>
    <w:rsid w:val="00B73DF4"/>
    <w:rsid w:val="00B741E4"/>
    <w:rsid w:val="00B75549"/>
    <w:rsid w:val="00B757CC"/>
    <w:rsid w:val="00B75D79"/>
    <w:rsid w:val="00B75DA1"/>
    <w:rsid w:val="00B77630"/>
    <w:rsid w:val="00B7781F"/>
    <w:rsid w:val="00B77F6C"/>
    <w:rsid w:val="00B80405"/>
    <w:rsid w:val="00B8047E"/>
    <w:rsid w:val="00B8051C"/>
    <w:rsid w:val="00B80850"/>
    <w:rsid w:val="00B8085E"/>
    <w:rsid w:val="00B80964"/>
    <w:rsid w:val="00B810FB"/>
    <w:rsid w:val="00B8148E"/>
    <w:rsid w:val="00B81722"/>
    <w:rsid w:val="00B8184C"/>
    <w:rsid w:val="00B81A4F"/>
    <w:rsid w:val="00B81B1E"/>
    <w:rsid w:val="00B82102"/>
    <w:rsid w:val="00B82309"/>
    <w:rsid w:val="00B826D0"/>
    <w:rsid w:val="00B82B58"/>
    <w:rsid w:val="00B83014"/>
    <w:rsid w:val="00B83219"/>
    <w:rsid w:val="00B83C2B"/>
    <w:rsid w:val="00B84191"/>
    <w:rsid w:val="00B84751"/>
    <w:rsid w:val="00B8480B"/>
    <w:rsid w:val="00B8579A"/>
    <w:rsid w:val="00B85DEF"/>
    <w:rsid w:val="00B8610A"/>
    <w:rsid w:val="00B86194"/>
    <w:rsid w:val="00B861D5"/>
    <w:rsid w:val="00B8676E"/>
    <w:rsid w:val="00B86D02"/>
    <w:rsid w:val="00B86EC9"/>
    <w:rsid w:val="00B8721B"/>
    <w:rsid w:val="00B877FE"/>
    <w:rsid w:val="00B87865"/>
    <w:rsid w:val="00B87B6D"/>
    <w:rsid w:val="00B87DE2"/>
    <w:rsid w:val="00B90B32"/>
    <w:rsid w:val="00B90B4A"/>
    <w:rsid w:val="00B90C3A"/>
    <w:rsid w:val="00B9156B"/>
    <w:rsid w:val="00B91E5F"/>
    <w:rsid w:val="00B930F3"/>
    <w:rsid w:val="00B9315F"/>
    <w:rsid w:val="00B9359D"/>
    <w:rsid w:val="00B93B3D"/>
    <w:rsid w:val="00B93C2E"/>
    <w:rsid w:val="00B9438B"/>
    <w:rsid w:val="00B946B1"/>
    <w:rsid w:val="00B9476A"/>
    <w:rsid w:val="00B94850"/>
    <w:rsid w:val="00B94EBB"/>
    <w:rsid w:val="00B9510E"/>
    <w:rsid w:val="00B95373"/>
    <w:rsid w:val="00B953DF"/>
    <w:rsid w:val="00B96280"/>
    <w:rsid w:val="00B9654A"/>
    <w:rsid w:val="00B965A3"/>
    <w:rsid w:val="00B9661A"/>
    <w:rsid w:val="00B9688A"/>
    <w:rsid w:val="00B96A89"/>
    <w:rsid w:val="00B96F28"/>
    <w:rsid w:val="00B97001"/>
    <w:rsid w:val="00B9763E"/>
    <w:rsid w:val="00B977D9"/>
    <w:rsid w:val="00BA1A48"/>
    <w:rsid w:val="00BA1B09"/>
    <w:rsid w:val="00BA2827"/>
    <w:rsid w:val="00BA28D5"/>
    <w:rsid w:val="00BA296D"/>
    <w:rsid w:val="00BA2A6B"/>
    <w:rsid w:val="00BA2FA6"/>
    <w:rsid w:val="00BA322D"/>
    <w:rsid w:val="00BA3249"/>
    <w:rsid w:val="00BA3350"/>
    <w:rsid w:val="00BA430C"/>
    <w:rsid w:val="00BA4388"/>
    <w:rsid w:val="00BA4902"/>
    <w:rsid w:val="00BA4ADF"/>
    <w:rsid w:val="00BA4D61"/>
    <w:rsid w:val="00BA52F3"/>
    <w:rsid w:val="00BA5336"/>
    <w:rsid w:val="00BA54B9"/>
    <w:rsid w:val="00BA5700"/>
    <w:rsid w:val="00BA5732"/>
    <w:rsid w:val="00BA5A48"/>
    <w:rsid w:val="00BA5EF1"/>
    <w:rsid w:val="00BA5F41"/>
    <w:rsid w:val="00BA6ABD"/>
    <w:rsid w:val="00BA6E41"/>
    <w:rsid w:val="00BA7A2A"/>
    <w:rsid w:val="00BA7B94"/>
    <w:rsid w:val="00BA7BF2"/>
    <w:rsid w:val="00BA7D81"/>
    <w:rsid w:val="00BA7DD4"/>
    <w:rsid w:val="00BA7FA3"/>
    <w:rsid w:val="00BB0857"/>
    <w:rsid w:val="00BB0AB2"/>
    <w:rsid w:val="00BB0F5D"/>
    <w:rsid w:val="00BB1208"/>
    <w:rsid w:val="00BB18CE"/>
    <w:rsid w:val="00BB20DB"/>
    <w:rsid w:val="00BB2169"/>
    <w:rsid w:val="00BB22B9"/>
    <w:rsid w:val="00BB2C83"/>
    <w:rsid w:val="00BB3367"/>
    <w:rsid w:val="00BB3EAF"/>
    <w:rsid w:val="00BB4E56"/>
    <w:rsid w:val="00BB50EE"/>
    <w:rsid w:val="00BB5C05"/>
    <w:rsid w:val="00BB64A2"/>
    <w:rsid w:val="00BB6C2A"/>
    <w:rsid w:val="00BB7171"/>
    <w:rsid w:val="00BB71EF"/>
    <w:rsid w:val="00BB74A1"/>
    <w:rsid w:val="00BB7537"/>
    <w:rsid w:val="00BB7728"/>
    <w:rsid w:val="00BB7D28"/>
    <w:rsid w:val="00BC11F5"/>
    <w:rsid w:val="00BC177C"/>
    <w:rsid w:val="00BC20DD"/>
    <w:rsid w:val="00BC21B8"/>
    <w:rsid w:val="00BC22A0"/>
    <w:rsid w:val="00BC274F"/>
    <w:rsid w:val="00BC3229"/>
    <w:rsid w:val="00BC323F"/>
    <w:rsid w:val="00BC3691"/>
    <w:rsid w:val="00BC36A9"/>
    <w:rsid w:val="00BC3888"/>
    <w:rsid w:val="00BC3B02"/>
    <w:rsid w:val="00BC3ED5"/>
    <w:rsid w:val="00BC3FA8"/>
    <w:rsid w:val="00BC4133"/>
    <w:rsid w:val="00BC44AA"/>
    <w:rsid w:val="00BC475F"/>
    <w:rsid w:val="00BC48AD"/>
    <w:rsid w:val="00BC4A3C"/>
    <w:rsid w:val="00BC57D5"/>
    <w:rsid w:val="00BC67B8"/>
    <w:rsid w:val="00BC68DD"/>
    <w:rsid w:val="00BC704E"/>
    <w:rsid w:val="00BC7654"/>
    <w:rsid w:val="00BC76AB"/>
    <w:rsid w:val="00BC78FC"/>
    <w:rsid w:val="00BC7B9F"/>
    <w:rsid w:val="00BC7C7C"/>
    <w:rsid w:val="00BC7F93"/>
    <w:rsid w:val="00BD02E3"/>
    <w:rsid w:val="00BD03C7"/>
    <w:rsid w:val="00BD07C0"/>
    <w:rsid w:val="00BD085F"/>
    <w:rsid w:val="00BD094E"/>
    <w:rsid w:val="00BD0DF5"/>
    <w:rsid w:val="00BD0E18"/>
    <w:rsid w:val="00BD104D"/>
    <w:rsid w:val="00BD198B"/>
    <w:rsid w:val="00BD1B3F"/>
    <w:rsid w:val="00BD1E2E"/>
    <w:rsid w:val="00BD2020"/>
    <w:rsid w:val="00BD22BD"/>
    <w:rsid w:val="00BD24C0"/>
    <w:rsid w:val="00BD269B"/>
    <w:rsid w:val="00BD2AF3"/>
    <w:rsid w:val="00BD2EF0"/>
    <w:rsid w:val="00BD3265"/>
    <w:rsid w:val="00BD3758"/>
    <w:rsid w:val="00BD3843"/>
    <w:rsid w:val="00BD40AC"/>
    <w:rsid w:val="00BD422E"/>
    <w:rsid w:val="00BD42C4"/>
    <w:rsid w:val="00BD42F9"/>
    <w:rsid w:val="00BD5335"/>
    <w:rsid w:val="00BD5350"/>
    <w:rsid w:val="00BD58F1"/>
    <w:rsid w:val="00BD5DAF"/>
    <w:rsid w:val="00BD5EB4"/>
    <w:rsid w:val="00BD5FAA"/>
    <w:rsid w:val="00BD74F8"/>
    <w:rsid w:val="00BD79B9"/>
    <w:rsid w:val="00BD7AB0"/>
    <w:rsid w:val="00BE025F"/>
    <w:rsid w:val="00BE090B"/>
    <w:rsid w:val="00BE09D1"/>
    <w:rsid w:val="00BE0FEB"/>
    <w:rsid w:val="00BE100C"/>
    <w:rsid w:val="00BE102D"/>
    <w:rsid w:val="00BE11B2"/>
    <w:rsid w:val="00BE1926"/>
    <w:rsid w:val="00BE1BCA"/>
    <w:rsid w:val="00BE203C"/>
    <w:rsid w:val="00BE2409"/>
    <w:rsid w:val="00BE354E"/>
    <w:rsid w:val="00BE3E14"/>
    <w:rsid w:val="00BE4287"/>
    <w:rsid w:val="00BE44A1"/>
    <w:rsid w:val="00BE4655"/>
    <w:rsid w:val="00BE5B33"/>
    <w:rsid w:val="00BE5F99"/>
    <w:rsid w:val="00BE6A81"/>
    <w:rsid w:val="00BE70E7"/>
    <w:rsid w:val="00BE776C"/>
    <w:rsid w:val="00BE7B99"/>
    <w:rsid w:val="00BE7CF3"/>
    <w:rsid w:val="00BE7E40"/>
    <w:rsid w:val="00BF0791"/>
    <w:rsid w:val="00BF0841"/>
    <w:rsid w:val="00BF0B5E"/>
    <w:rsid w:val="00BF0BAE"/>
    <w:rsid w:val="00BF1432"/>
    <w:rsid w:val="00BF23F2"/>
    <w:rsid w:val="00BF2763"/>
    <w:rsid w:val="00BF28A0"/>
    <w:rsid w:val="00BF2999"/>
    <w:rsid w:val="00BF2D95"/>
    <w:rsid w:val="00BF30EB"/>
    <w:rsid w:val="00BF33F2"/>
    <w:rsid w:val="00BF381F"/>
    <w:rsid w:val="00BF484C"/>
    <w:rsid w:val="00BF4EC8"/>
    <w:rsid w:val="00BF53BD"/>
    <w:rsid w:val="00BF5C35"/>
    <w:rsid w:val="00BF611E"/>
    <w:rsid w:val="00BF6D3F"/>
    <w:rsid w:val="00BF71C3"/>
    <w:rsid w:val="00BF71F6"/>
    <w:rsid w:val="00BF788D"/>
    <w:rsid w:val="00C0036D"/>
    <w:rsid w:val="00C00944"/>
    <w:rsid w:val="00C01BE2"/>
    <w:rsid w:val="00C0239B"/>
    <w:rsid w:val="00C02954"/>
    <w:rsid w:val="00C02D59"/>
    <w:rsid w:val="00C031B9"/>
    <w:rsid w:val="00C0338E"/>
    <w:rsid w:val="00C03753"/>
    <w:rsid w:val="00C0421C"/>
    <w:rsid w:val="00C061D4"/>
    <w:rsid w:val="00C06D04"/>
    <w:rsid w:val="00C06FD3"/>
    <w:rsid w:val="00C07C18"/>
    <w:rsid w:val="00C07CE1"/>
    <w:rsid w:val="00C07E1A"/>
    <w:rsid w:val="00C07E61"/>
    <w:rsid w:val="00C101B2"/>
    <w:rsid w:val="00C10272"/>
    <w:rsid w:val="00C10498"/>
    <w:rsid w:val="00C106F1"/>
    <w:rsid w:val="00C10B51"/>
    <w:rsid w:val="00C11132"/>
    <w:rsid w:val="00C1125B"/>
    <w:rsid w:val="00C11990"/>
    <w:rsid w:val="00C11E7D"/>
    <w:rsid w:val="00C12044"/>
    <w:rsid w:val="00C121DD"/>
    <w:rsid w:val="00C12E57"/>
    <w:rsid w:val="00C139B8"/>
    <w:rsid w:val="00C13C38"/>
    <w:rsid w:val="00C1580E"/>
    <w:rsid w:val="00C159C9"/>
    <w:rsid w:val="00C159DB"/>
    <w:rsid w:val="00C15BE9"/>
    <w:rsid w:val="00C15F6B"/>
    <w:rsid w:val="00C16486"/>
    <w:rsid w:val="00C1674E"/>
    <w:rsid w:val="00C177C2"/>
    <w:rsid w:val="00C2044F"/>
    <w:rsid w:val="00C20855"/>
    <w:rsid w:val="00C20941"/>
    <w:rsid w:val="00C21A5C"/>
    <w:rsid w:val="00C21EF2"/>
    <w:rsid w:val="00C22058"/>
    <w:rsid w:val="00C221D9"/>
    <w:rsid w:val="00C22245"/>
    <w:rsid w:val="00C222DF"/>
    <w:rsid w:val="00C2230B"/>
    <w:rsid w:val="00C22755"/>
    <w:rsid w:val="00C22832"/>
    <w:rsid w:val="00C230D7"/>
    <w:rsid w:val="00C232CE"/>
    <w:rsid w:val="00C2370D"/>
    <w:rsid w:val="00C2392A"/>
    <w:rsid w:val="00C23A46"/>
    <w:rsid w:val="00C2427A"/>
    <w:rsid w:val="00C244E5"/>
    <w:rsid w:val="00C245FA"/>
    <w:rsid w:val="00C2467A"/>
    <w:rsid w:val="00C24D46"/>
    <w:rsid w:val="00C24DB4"/>
    <w:rsid w:val="00C25A1E"/>
    <w:rsid w:val="00C25E90"/>
    <w:rsid w:val="00C25F6E"/>
    <w:rsid w:val="00C264E6"/>
    <w:rsid w:val="00C276C9"/>
    <w:rsid w:val="00C303C7"/>
    <w:rsid w:val="00C31358"/>
    <w:rsid w:val="00C31456"/>
    <w:rsid w:val="00C32141"/>
    <w:rsid w:val="00C32667"/>
    <w:rsid w:val="00C32B16"/>
    <w:rsid w:val="00C33077"/>
    <w:rsid w:val="00C336BD"/>
    <w:rsid w:val="00C33CFE"/>
    <w:rsid w:val="00C33E36"/>
    <w:rsid w:val="00C33FE4"/>
    <w:rsid w:val="00C34245"/>
    <w:rsid w:val="00C342BF"/>
    <w:rsid w:val="00C346C0"/>
    <w:rsid w:val="00C35079"/>
    <w:rsid w:val="00C350B4"/>
    <w:rsid w:val="00C3524A"/>
    <w:rsid w:val="00C35C0C"/>
    <w:rsid w:val="00C3648B"/>
    <w:rsid w:val="00C36714"/>
    <w:rsid w:val="00C36F8A"/>
    <w:rsid w:val="00C37498"/>
    <w:rsid w:val="00C405E8"/>
    <w:rsid w:val="00C41109"/>
    <w:rsid w:val="00C41403"/>
    <w:rsid w:val="00C41539"/>
    <w:rsid w:val="00C41AD7"/>
    <w:rsid w:val="00C41B9D"/>
    <w:rsid w:val="00C420A2"/>
    <w:rsid w:val="00C422D8"/>
    <w:rsid w:val="00C4334F"/>
    <w:rsid w:val="00C43B99"/>
    <w:rsid w:val="00C43BA6"/>
    <w:rsid w:val="00C44122"/>
    <w:rsid w:val="00C4442A"/>
    <w:rsid w:val="00C444A6"/>
    <w:rsid w:val="00C44716"/>
    <w:rsid w:val="00C46108"/>
    <w:rsid w:val="00C464E6"/>
    <w:rsid w:val="00C46FD1"/>
    <w:rsid w:val="00C4716B"/>
    <w:rsid w:val="00C479FC"/>
    <w:rsid w:val="00C47D9A"/>
    <w:rsid w:val="00C47DA4"/>
    <w:rsid w:val="00C5028F"/>
    <w:rsid w:val="00C5037D"/>
    <w:rsid w:val="00C50778"/>
    <w:rsid w:val="00C50C94"/>
    <w:rsid w:val="00C510D5"/>
    <w:rsid w:val="00C513B1"/>
    <w:rsid w:val="00C517B4"/>
    <w:rsid w:val="00C517B8"/>
    <w:rsid w:val="00C517C0"/>
    <w:rsid w:val="00C51B22"/>
    <w:rsid w:val="00C51C3E"/>
    <w:rsid w:val="00C52632"/>
    <w:rsid w:val="00C52AB2"/>
    <w:rsid w:val="00C52AEC"/>
    <w:rsid w:val="00C52AFB"/>
    <w:rsid w:val="00C52B4B"/>
    <w:rsid w:val="00C530FA"/>
    <w:rsid w:val="00C5311E"/>
    <w:rsid w:val="00C531EF"/>
    <w:rsid w:val="00C53B21"/>
    <w:rsid w:val="00C542D0"/>
    <w:rsid w:val="00C54AE5"/>
    <w:rsid w:val="00C54D5E"/>
    <w:rsid w:val="00C5529C"/>
    <w:rsid w:val="00C55862"/>
    <w:rsid w:val="00C55D91"/>
    <w:rsid w:val="00C562CC"/>
    <w:rsid w:val="00C569B7"/>
    <w:rsid w:val="00C56B98"/>
    <w:rsid w:val="00C56D9B"/>
    <w:rsid w:val="00C56E8C"/>
    <w:rsid w:val="00C56F9F"/>
    <w:rsid w:val="00C570C4"/>
    <w:rsid w:val="00C5742B"/>
    <w:rsid w:val="00C57D78"/>
    <w:rsid w:val="00C6040D"/>
    <w:rsid w:val="00C60C88"/>
    <w:rsid w:val="00C60F95"/>
    <w:rsid w:val="00C619B2"/>
    <w:rsid w:val="00C621FD"/>
    <w:rsid w:val="00C62225"/>
    <w:rsid w:val="00C62840"/>
    <w:rsid w:val="00C632BD"/>
    <w:rsid w:val="00C63436"/>
    <w:rsid w:val="00C637F8"/>
    <w:rsid w:val="00C63DA8"/>
    <w:rsid w:val="00C646FC"/>
    <w:rsid w:val="00C64FC4"/>
    <w:rsid w:val="00C6536E"/>
    <w:rsid w:val="00C6571E"/>
    <w:rsid w:val="00C6599C"/>
    <w:rsid w:val="00C6635F"/>
    <w:rsid w:val="00C668D5"/>
    <w:rsid w:val="00C66A0E"/>
    <w:rsid w:val="00C66BF7"/>
    <w:rsid w:val="00C66DE1"/>
    <w:rsid w:val="00C672F4"/>
    <w:rsid w:val="00C67823"/>
    <w:rsid w:val="00C6790F"/>
    <w:rsid w:val="00C67D1C"/>
    <w:rsid w:val="00C707CB"/>
    <w:rsid w:val="00C707F4"/>
    <w:rsid w:val="00C70E06"/>
    <w:rsid w:val="00C712D6"/>
    <w:rsid w:val="00C715DD"/>
    <w:rsid w:val="00C72F4B"/>
    <w:rsid w:val="00C7376B"/>
    <w:rsid w:val="00C738D4"/>
    <w:rsid w:val="00C738E8"/>
    <w:rsid w:val="00C73C67"/>
    <w:rsid w:val="00C73E0A"/>
    <w:rsid w:val="00C73F6B"/>
    <w:rsid w:val="00C749FF"/>
    <w:rsid w:val="00C75151"/>
    <w:rsid w:val="00C758EE"/>
    <w:rsid w:val="00C75E38"/>
    <w:rsid w:val="00C76717"/>
    <w:rsid w:val="00C7676B"/>
    <w:rsid w:val="00C76F8D"/>
    <w:rsid w:val="00C77233"/>
    <w:rsid w:val="00C777EB"/>
    <w:rsid w:val="00C80013"/>
    <w:rsid w:val="00C802A8"/>
    <w:rsid w:val="00C804CF"/>
    <w:rsid w:val="00C80515"/>
    <w:rsid w:val="00C809BC"/>
    <w:rsid w:val="00C80B48"/>
    <w:rsid w:val="00C81022"/>
    <w:rsid w:val="00C81039"/>
    <w:rsid w:val="00C81583"/>
    <w:rsid w:val="00C81CE6"/>
    <w:rsid w:val="00C81D0C"/>
    <w:rsid w:val="00C8215B"/>
    <w:rsid w:val="00C824C7"/>
    <w:rsid w:val="00C8308A"/>
    <w:rsid w:val="00C839F7"/>
    <w:rsid w:val="00C84204"/>
    <w:rsid w:val="00C84581"/>
    <w:rsid w:val="00C847D2"/>
    <w:rsid w:val="00C84C33"/>
    <w:rsid w:val="00C856D0"/>
    <w:rsid w:val="00C861AD"/>
    <w:rsid w:val="00C87A26"/>
    <w:rsid w:val="00C87E75"/>
    <w:rsid w:val="00C87EF6"/>
    <w:rsid w:val="00C90FB5"/>
    <w:rsid w:val="00C91B23"/>
    <w:rsid w:val="00C91CCB"/>
    <w:rsid w:val="00C91CFB"/>
    <w:rsid w:val="00C925CD"/>
    <w:rsid w:val="00C92698"/>
    <w:rsid w:val="00C927D1"/>
    <w:rsid w:val="00C928C1"/>
    <w:rsid w:val="00C933D6"/>
    <w:rsid w:val="00C94038"/>
    <w:rsid w:val="00C9435E"/>
    <w:rsid w:val="00C94890"/>
    <w:rsid w:val="00C95397"/>
    <w:rsid w:val="00C95A61"/>
    <w:rsid w:val="00C95DFD"/>
    <w:rsid w:val="00C96AD5"/>
    <w:rsid w:val="00C96AE4"/>
    <w:rsid w:val="00C96E3D"/>
    <w:rsid w:val="00C97248"/>
    <w:rsid w:val="00C9739C"/>
    <w:rsid w:val="00C9784F"/>
    <w:rsid w:val="00CA0CA4"/>
    <w:rsid w:val="00CA11F4"/>
    <w:rsid w:val="00CA1391"/>
    <w:rsid w:val="00CA1C22"/>
    <w:rsid w:val="00CA2CDB"/>
    <w:rsid w:val="00CA2D61"/>
    <w:rsid w:val="00CA2EED"/>
    <w:rsid w:val="00CA417B"/>
    <w:rsid w:val="00CA41D0"/>
    <w:rsid w:val="00CA47FE"/>
    <w:rsid w:val="00CA532D"/>
    <w:rsid w:val="00CA54D7"/>
    <w:rsid w:val="00CA6103"/>
    <w:rsid w:val="00CA684C"/>
    <w:rsid w:val="00CA71EB"/>
    <w:rsid w:val="00CA73AB"/>
    <w:rsid w:val="00CA73F0"/>
    <w:rsid w:val="00CA74E8"/>
    <w:rsid w:val="00CA79FE"/>
    <w:rsid w:val="00CA7D71"/>
    <w:rsid w:val="00CA7E20"/>
    <w:rsid w:val="00CB0179"/>
    <w:rsid w:val="00CB0CF1"/>
    <w:rsid w:val="00CB0D6E"/>
    <w:rsid w:val="00CB0F41"/>
    <w:rsid w:val="00CB25C6"/>
    <w:rsid w:val="00CB2920"/>
    <w:rsid w:val="00CB3949"/>
    <w:rsid w:val="00CB3D9A"/>
    <w:rsid w:val="00CB4729"/>
    <w:rsid w:val="00CB4F07"/>
    <w:rsid w:val="00CB51D9"/>
    <w:rsid w:val="00CB5A61"/>
    <w:rsid w:val="00CB6497"/>
    <w:rsid w:val="00CB7421"/>
    <w:rsid w:val="00CB7571"/>
    <w:rsid w:val="00CC038E"/>
    <w:rsid w:val="00CC0450"/>
    <w:rsid w:val="00CC0882"/>
    <w:rsid w:val="00CC095C"/>
    <w:rsid w:val="00CC0A81"/>
    <w:rsid w:val="00CC13D3"/>
    <w:rsid w:val="00CC1875"/>
    <w:rsid w:val="00CC1896"/>
    <w:rsid w:val="00CC18BD"/>
    <w:rsid w:val="00CC19D3"/>
    <w:rsid w:val="00CC1AA6"/>
    <w:rsid w:val="00CC1BC3"/>
    <w:rsid w:val="00CC1D07"/>
    <w:rsid w:val="00CC23A8"/>
    <w:rsid w:val="00CC2684"/>
    <w:rsid w:val="00CC295D"/>
    <w:rsid w:val="00CC2BE0"/>
    <w:rsid w:val="00CC3947"/>
    <w:rsid w:val="00CC3D81"/>
    <w:rsid w:val="00CC3E88"/>
    <w:rsid w:val="00CC410B"/>
    <w:rsid w:val="00CC4571"/>
    <w:rsid w:val="00CC4D38"/>
    <w:rsid w:val="00CC5318"/>
    <w:rsid w:val="00CC5347"/>
    <w:rsid w:val="00CC5DFE"/>
    <w:rsid w:val="00CC6858"/>
    <w:rsid w:val="00CC7279"/>
    <w:rsid w:val="00CC769D"/>
    <w:rsid w:val="00CC76AB"/>
    <w:rsid w:val="00CC76E1"/>
    <w:rsid w:val="00CC79C5"/>
    <w:rsid w:val="00CC7E86"/>
    <w:rsid w:val="00CD0651"/>
    <w:rsid w:val="00CD13FC"/>
    <w:rsid w:val="00CD1478"/>
    <w:rsid w:val="00CD17F1"/>
    <w:rsid w:val="00CD1FB6"/>
    <w:rsid w:val="00CD2318"/>
    <w:rsid w:val="00CD2934"/>
    <w:rsid w:val="00CD2B90"/>
    <w:rsid w:val="00CD2E84"/>
    <w:rsid w:val="00CD3756"/>
    <w:rsid w:val="00CD3820"/>
    <w:rsid w:val="00CD3C55"/>
    <w:rsid w:val="00CD402E"/>
    <w:rsid w:val="00CD4985"/>
    <w:rsid w:val="00CD4AD7"/>
    <w:rsid w:val="00CD5286"/>
    <w:rsid w:val="00CD55D2"/>
    <w:rsid w:val="00CD5733"/>
    <w:rsid w:val="00CD5A84"/>
    <w:rsid w:val="00CD5DC7"/>
    <w:rsid w:val="00CD67A5"/>
    <w:rsid w:val="00CD6F98"/>
    <w:rsid w:val="00CD7431"/>
    <w:rsid w:val="00CD7533"/>
    <w:rsid w:val="00CE0246"/>
    <w:rsid w:val="00CE03CA"/>
    <w:rsid w:val="00CE0555"/>
    <w:rsid w:val="00CE0E2D"/>
    <w:rsid w:val="00CE108B"/>
    <w:rsid w:val="00CE137B"/>
    <w:rsid w:val="00CE14AD"/>
    <w:rsid w:val="00CE1E46"/>
    <w:rsid w:val="00CE22B7"/>
    <w:rsid w:val="00CE23DB"/>
    <w:rsid w:val="00CE2578"/>
    <w:rsid w:val="00CE2601"/>
    <w:rsid w:val="00CE321C"/>
    <w:rsid w:val="00CE3469"/>
    <w:rsid w:val="00CE47DA"/>
    <w:rsid w:val="00CE5ABA"/>
    <w:rsid w:val="00CE61A1"/>
    <w:rsid w:val="00CE69EA"/>
    <w:rsid w:val="00CE6C29"/>
    <w:rsid w:val="00CE72D7"/>
    <w:rsid w:val="00CE77D2"/>
    <w:rsid w:val="00CE7DAF"/>
    <w:rsid w:val="00CF02CF"/>
    <w:rsid w:val="00CF07AC"/>
    <w:rsid w:val="00CF0F53"/>
    <w:rsid w:val="00CF119B"/>
    <w:rsid w:val="00CF1921"/>
    <w:rsid w:val="00CF1BA3"/>
    <w:rsid w:val="00CF2115"/>
    <w:rsid w:val="00CF260A"/>
    <w:rsid w:val="00CF2F49"/>
    <w:rsid w:val="00CF31DC"/>
    <w:rsid w:val="00CF3434"/>
    <w:rsid w:val="00CF38D4"/>
    <w:rsid w:val="00CF3938"/>
    <w:rsid w:val="00CF443F"/>
    <w:rsid w:val="00CF53EC"/>
    <w:rsid w:val="00CF60F2"/>
    <w:rsid w:val="00CF61A1"/>
    <w:rsid w:val="00CF66B7"/>
    <w:rsid w:val="00CF67A6"/>
    <w:rsid w:val="00CF6F90"/>
    <w:rsid w:val="00CF738E"/>
    <w:rsid w:val="00CF771C"/>
    <w:rsid w:val="00CF7A64"/>
    <w:rsid w:val="00CF7FF8"/>
    <w:rsid w:val="00D0012E"/>
    <w:rsid w:val="00D0021F"/>
    <w:rsid w:val="00D0049A"/>
    <w:rsid w:val="00D01491"/>
    <w:rsid w:val="00D0167F"/>
    <w:rsid w:val="00D01E21"/>
    <w:rsid w:val="00D0231E"/>
    <w:rsid w:val="00D02609"/>
    <w:rsid w:val="00D028A0"/>
    <w:rsid w:val="00D02EA2"/>
    <w:rsid w:val="00D03216"/>
    <w:rsid w:val="00D0332A"/>
    <w:rsid w:val="00D0332D"/>
    <w:rsid w:val="00D04129"/>
    <w:rsid w:val="00D04654"/>
    <w:rsid w:val="00D0497C"/>
    <w:rsid w:val="00D04CD4"/>
    <w:rsid w:val="00D05371"/>
    <w:rsid w:val="00D054FA"/>
    <w:rsid w:val="00D05B66"/>
    <w:rsid w:val="00D05CE7"/>
    <w:rsid w:val="00D05E30"/>
    <w:rsid w:val="00D05E4B"/>
    <w:rsid w:val="00D05FB5"/>
    <w:rsid w:val="00D0609D"/>
    <w:rsid w:val="00D062E4"/>
    <w:rsid w:val="00D072F4"/>
    <w:rsid w:val="00D07A1D"/>
    <w:rsid w:val="00D07F32"/>
    <w:rsid w:val="00D10465"/>
    <w:rsid w:val="00D1058F"/>
    <w:rsid w:val="00D109AE"/>
    <w:rsid w:val="00D10AE2"/>
    <w:rsid w:val="00D10B7B"/>
    <w:rsid w:val="00D11035"/>
    <w:rsid w:val="00D12012"/>
    <w:rsid w:val="00D12261"/>
    <w:rsid w:val="00D12CD8"/>
    <w:rsid w:val="00D12E0B"/>
    <w:rsid w:val="00D12EFC"/>
    <w:rsid w:val="00D133E1"/>
    <w:rsid w:val="00D134BF"/>
    <w:rsid w:val="00D13F0E"/>
    <w:rsid w:val="00D14191"/>
    <w:rsid w:val="00D14589"/>
    <w:rsid w:val="00D14E62"/>
    <w:rsid w:val="00D1540C"/>
    <w:rsid w:val="00D157A9"/>
    <w:rsid w:val="00D158F6"/>
    <w:rsid w:val="00D159ED"/>
    <w:rsid w:val="00D15AE1"/>
    <w:rsid w:val="00D15E9E"/>
    <w:rsid w:val="00D16048"/>
    <w:rsid w:val="00D1694F"/>
    <w:rsid w:val="00D16D2C"/>
    <w:rsid w:val="00D174A8"/>
    <w:rsid w:val="00D174EC"/>
    <w:rsid w:val="00D17889"/>
    <w:rsid w:val="00D206CA"/>
    <w:rsid w:val="00D20A28"/>
    <w:rsid w:val="00D20E1E"/>
    <w:rsid w:val="00D21874"/>
    <w:rsid w:val="00D22C30"/>
    <w:rsid w:val="00D23782"/>
    <w:rsid w:val="00D23E21"/>
    <w:rsid w:val="00D23F66"/>
    <w:rsid w:val="00D242A9"/>
    <w:rsid w:val="00D2488C"/>
    <w:rsid w:val="00D25137"/>
    <w:rsid w:val="00D25748"/>
    <w:rsid w:val="00D25B42"/>
    <w:rsid w:val="00D2613B"/>
    <w:rsid w:val="00D26309"/>
    <w:rsid w:val="00D26610"/>
    <w:rsid w:val="00D26AB7"/>
    <w:rsid w:val="00D26B90"/>
    <w:rsid w:val="00D271B2"/>
    <w:rsid w:val="00D271BA"/>
    <w:rsid w:val="00D27200"/>
    <w:rsid w:val="00D303F3"/>
    <w:rsid w:val="00D30F7A"/>
    <w:rsid w:val="00D318AC"/>
    <w:rsid w:val="00D31F4C"/>
    <w:rsid w:val="00D3217B"/>
    <w:rsid w:val="00D3224A"/>
    <w:rsid w:val="00D33193"/>
    <w:rsid w:val="00D33411"/>
    <w:rsid w:val="00D339A0"/>
    <w:rsid w:val="00D3459C"/>
    <w:rsid w:val="00D35658"/>
    <w:rsid w:val="00D35663"/>
    <w:rsid w:val="00D359D7"/>
    <w:rsid w:val="00D35D3B"/>
    <w:rsid w:val="00D363C2"/>
    <w:rsid w:val="00D36C96"/>
    <w:rsid w:val="00D36CD1"/>
    <w:rsid w:val="00D36E75"/>
    <w:rsid w:val="00D373D4"/>
    <w:rsid w:val="00D37A6C"/>
    <w:rsid w:val="00D37DA4"/>
    <w:rsid w:val="00D40B91"/>
    <w:rsid w:val="00D41DF7"/>
    <w:rsid w:val="00D422D6"/>
    <w:rsid w:val="00D42E15"/>
    <w:rsid w:val="00D43138"/>
    <w:rsid w:val="00D43692"/>
    <w:rsid w:val="00D436C0"/>
    <w:rsid w:val="00D448AA"/>
    <w:rsid w:val="00D45928"/>
    <w:rsid w:val="00D45B73"/>
    <w:rsid w:val="00D45C58"/>
    <w:rsid w:val="00D45D24"/>
    <w:rsid w:val="00D4658E"/>
    <w:rsid w:val="00D50090"/>
    <w:rsid w:val="00D50CAB"/>
    <w:rsid w:val="00D50ECC"/>
    <w:rsid w:val="00D512BC"/>
    <w:rsid w:val="00D51744"/>
    <w:rsid w:val="00D5184D"/>
    <w:rsid w:val="00D51D2B"/>
    <w:rsid w:val="00D51D6D"/>
    <w:rsid w:val="00D51DED"/>
    <w:rsid w:val="00D528DC"/>
    <w:rsid w:val="00D52DF9"/>
    <w:rsid w:val="00D5341C"/>
    <w:rsid w:val="00D5346A"/>
    <w:rsid w:val="00D53584"/>
    <w:rsid w:val="00D53695"/>
    <w:rsid w:val="00D5439B"/>
    <w:rsid w:val="00D55211"/>
    <w:rsid w:val="00D55795"/>
    <w:rsid w:val="00D55DE4"/>
    <w:rsid w:val="00D55DEA"/>
    <w:rsid w:val="00D56123"/>
    <w:rsid w:val="00D561CE"/>
    <w:rsid w:val="00D562FE"/>
    <w:rsid w:val="00D5669D"/>
    <w:rsid w:val="00D57203"/>
    <w:rsid w:val="00D57358"/>
    <w:rsid w:val="00D57FAA"/>
    <w:rsid w:val="00D60512"/>
    <w:rsid w:val="00D6057B"/>
    <w:rsid w:val="00D612B0"/>
    <w:rsid w:val="00D61489"/>
    <w:rsid w:val="00D61995"/>
    <w:rsid w:val="00D61B4C"/>
    <w:rsid w:val="00D62AB0"/>
    <w:rsid w:val="00D62B59"/>
    <w:rsid w:val="00D62E2E"/>
    <w:rsid w:val="00D6335C"/>
    <w:rsid w:val="00D63A79"/>
    <w:rsid w:val="00D63A94"/>
    <w:rsid w:val="00D63CEF"/>
    <w:rsid w:val="00D63E98"/>
    <w:rsid w:val="00D642F4"/>
    <w:rsid w:val="00D64467"/>
    <w:rsid w:val="00D6452E"/>
    <w:rsid w:val="00D655E4"/>
    <w:rsid w:val="00D65613"/>
    <w:rsid w:val="00D6570A"/>
    <w:rsid w:val="00D657F3"/>
    <w:rsid w:val="00D65E81"/>
    <w:rsid w:val="00D66697"/>
    <w:rsid w:val="00D668D8"/>
    <w:rsid w:val="00D66E25"/>
    <w:rsid w:val="00D67137"/>
    <w:rsid w:val="00D67644"/>
    <w:rsid w:val="00D676BD"/>
    <w:rsid w:val="00D676D8"/>
    <w:rsid w:val="00D67A31"/>
    <w:rsid w:val="00D67B23"/>
    <w:rsid w:val="00D67CC4"/>
    <w:rsid w:val="00D67E5D"/>
    <w:rsid w:val="00D70546"/>
    <w:rsid w:val="00D70A72"/>
    <w:rsid w:val="00D71332"/>
    <w:rsid w:val="00D7190F"/>
    <w:rsid w:val="00D71B6C"/>
    <w:rsid w:val="00D71DE2"/>
    <w:rsid w:val="00D725A0"/>
    <w:rsid w:val="00D728A0"/>
    <w:rsid w:val="00D72AE3"/>
    <w:rsid w:val="00D72EA4"/>
    <w:rsid w:val="00D73836"/>
    <w:rsid w:val="00D73AD5"/>
    <w:rsid w:val="00D73D3E"/>
    <w:rsid w:val="00D75273"/>
    <w:rsid w:val="00D7536F"/>
    <w:rsid w:val="00D76178"/>
    <w:rsid w:val="00D768CE"/>
    <w:rsid w:val="00D76D7F"/>
    <w:rsid w:val="00D76F87"/>
    <w:rsid w:val="00D76FDD"/>
    <w:rsid w:val="00D806C8"/>
    <w:rsid w:val="00D80C17"/>
    <w:rsid w:val="00D80FB3"/>
    <w:rsid w:val="00D81A9D"/>
    <w:rsid w:val="00D81C4D"/>
    <w:rsid w:val="00D81F41"/>
    <w:rsid w:val="00D81FC8"/>
    <w:rsid w:val="00D825D7"/>
    <w:rsid w:val="00D82FAA"/>
    <w:rsid w:val="00D83493"/>
    <w:rsid w:val="00D84184"/>
    <w:rsid w:val="00D851B6"/>
    <w:rsid w:val="00D85876"/>
    <w:rsid w:val="00D8616A"/>
    <w:rsid w:val="00D86296"/>
    <w:rsid w:val="00D86D73"/>
    <w:rsid w:val="00D870CD"/>
    <w:rsid w:val="00D8754A"/>
    <w:rsid w:val="00D87612"/>
    <w:rsid w:val="00D87BAD"/>
    <w:rsid w:val="00D90323"/>
    <w:rsid w:val="00D906A9"/>
    <w:rsid w:val="00D9072A"/>
    <w:rsid w:val="00D91002"/>
    <w:rsid w:val="00D914AC"/>
    <w:rsid w:val="00D9177B"/>
    <w:rsid w:val="00D9186A"/>
    <w:rsid w:val="00D91992"/>
    <w:rsid w:val="00D920D1"/>
    <w:rsid w:val="00D92CB6"/>
    <w:rsid w:val="00D934BA"/>
    <w:rsid w:val="00D94FBF"/>
    <w:rsid w:val="00D9507B"/>
    <w:rsid w:val="00D95197"/>
    <w:rsid w:val="00D95C93"/>
    <w:rsid w:val="00D96BD8"/>
    <w:rsid w:val="00D97388"/>
    <w:rsid w:val="00D973D7"/>
    <w:rsid w:val="00D9755A"/>
    <w:rsid w:val="00D97F22"/>
    <w:rsid w:val="00DA029F"/>
    <w:rsid w:val="00DA04FD"/>
    <w:rsid w:val="00DA0CB3"/>
    <w:rsid w:val="00DA115D"/>
    <w:rsid w:val="00DA18BA"/>
    <w:rsid w:val="00DA1C2D"/>
    <w:rsid w:val="00DA2514"/>
    <w:rsid w:val="00DA294C"/>
    <w:rsid w:val="00DA2BE0"/>
    <w:rsid w:val="00DA3657"/>
    <w:rsid w:val="00DA378F"/>
    <w:rsid w:val="00DA38D6"/>
    <w:rsid w:val="00DA3A52"/>
    <w:rsid w:val="00DA3C4C"/>
    <w:rsid w:val="00DA3F03"/>
    <w:rsid w:val="00DA44D4"/>
    <w:rsid w:val="00DA45E9"/>
    <w:rsid w:val="00DA46E5"/>
    <w:rsid w:val="00DA480B"/>
    <w:rsid w:val="00DA4C10"/>
    <w:rsid w:val="00DA5A19"/>
    <w:rsid w:val="00DA61E7"/>
    <w:rsid w:val="00DA61EF"/>
    <w:rsid w:val="00DA6599"/>
    <w:rsid w:val="00DA68F6"/>
    <w:rsid w:val="00DA6D82"/>
    <w:rsid w:val="00DA760F"/>
    <w:rsid w:val="00DA79DA"/>
    <w:rsid w:val="00DA7B0C"/>
    <w:rsid w:val="00DA7FD5"/>
    <w:rsid w:val="00DB001B"/>
    <w:rsid w:val="00DB043D"/>
    <w:rsid w:val="00DB1897"/>
    <w:rsid w:val="00DB1AF7"/>
    <w:rsid w:val="00DB1BF5"/>
    <w:rsid w:val="00DB1D57"/>
    <w:rsid w:val="00DB1FAF"/>
    <w:rsid w:val="00DB2157"/>
    <w:rsid w:val="00DB23A1"/>
    <w:rsid w:val="00DB290F"/>
    <w:rsid w:val="00DB2E22"/>
    <w:rsid w:val="00DB3CD1"/>
    <w:rsid w:val="00DB3EE9"/>
    <w:rsid w:val="00DB4631"/>
    <w:rsid w:val="00DB4D61"/>
    <w:rsid w:val="00DB5436"/>
    <w:rsid w:val="00DB64F4"/>
    <w:rsid w:val="00DB6B14"/>
    <w:rsid w:val="00DB6E9A"/>
    <w:rsid w:val="00DB6F02"/>
    <w:rsid w:val="00DB7604"/>
    <w:rsid w:val="00DB77B7"/>
    <w:rsid w:val="00DC0118"/>
    <w:rsid w:val="00DC01A4"/>
    <w:rsid w:val="00DC034E"/>
    <w:rsid w:val="00DC0469"/>
    <w:rsid w:val="00DC06A2"/>
    <w:rsid w:val="00DC0E57"/>
    <w:rsid w:val="00DC0F5D"/>
    <w:rsid w:val="00DC14DE"/>
    <w:rsid w:val="00DC15F3"/>
    <w:rsid w:val="00DC22CF"/>
    <w:rsid w:val="00DC23AA"/>
    <w:rsid w:val="00DC3043"/>
    <w:rsid w:val="00DC3044"/>
    <w:rsid w:val="00DC398D"/>
    <w:rsid w:val="00DC3D5F"/>
    <w:rsid w:val="00DC514C"/>
    <w:rsid w:val="00DC54D4"/>
    <w:rsid w:val="00DC59E2"/>
    <w:rsid w:val="00DC5BED"/>
    <w:rsid w:val="00DC5EC2"/>
    <w:rsid w:val="00DC5FB4"/>
    <w:rsid w:val="00DC6541"/>
    <w:rsid w:val="00DC655F"/>
    <w:rsid w:val="00DC65E6"/>
    <w:rsid w:val="00DC679A"/>
    <w:rsid w:val="00DC67F8"/>
    <w:rsid w:val="00DC680B"/>
    <w:rsid w:val="00DC6B73"/>
    <w:rsid w:val="00DC7222"/>
    <w:rsid w:val="00DC72BA"/>
    <w:rsid w:val="00DC79D7"/>
    <w:rsid w:val="00DC7C24"/>
    <w:rsid w:val="00DC7D33"/>
    <w:rsid w:val="00DD0292"/>
    <w:rsid w:val="00DD0488"/>
    <w:rsid w:val="00DD0A55"/>
    <w:rsid w:val="00DD0F85"/>
    <w:rsid w:val="00DD1B27"/>
    <w:rsid w:val="00DD1B40"/>
    <w:rsid w:val="00DD1D67"/>
    <w:rsid w:val="00DD2284"/>
    <w:rsid w:val="00DD2528"/>
    <w:rsid w:val="00DD2868"/>
    <w:rsid w:val="00DD2BEF"/>
    <w:rsid w:val="00DD2DD9"/>
    <w:rsid w:val="00DD2FB3"/>
    <w:rsid w:val="00DD31E0"/>
    <w:rsid w:val="00DD33D3"/>
    <w:rsid w:val="00DD35DB"/>
    <w:rsid w:val="00DD3681"/>
    <w:rsid w:val="00DD4246"/>
    <w:rsid w:val="00DD438F"/>
    <w:rsid w:val="00DD43BC"/>
    <w:rsid w:val="00DD4E3D"/>
    <w:rsid w:val="00DD4E79"/>
    <w:rsid w:val="00DD5A9A"/>
    <w:rsid w:val="00DD5DB8"/>
    <w:rsid w:val="00DD5EF2"/>
    <w:rsid w:val="00DD6414"/>
    <w:rsid w:val="00DD6733"/>
    <w:rsid w:val="00DE0377"/>
    <w:rsid w:val="00DE05D1"/>
    <w:rsid w:val="00DE0C80"/>
    <w:rsid w:val="00DE100E"/>
    <w:rsid w:val="00DE1042"/>
    <w:rsid w:val="00DE1218"/>
    <w:rsid w:val="00DE1400"/>
    <w:rsid w:val="00DE18A2"/>
    <w:rsid w:val="00DE1EF1"/>
    <w:rsid w:val="00DE208E"/>
    <w:rsid w:val="00DE2254"/>
    <w:rsid w:val="00DE3A5A"/>
    <w:rsid w:val="00DE3B92"/>
    <w:rsid w:val="00DE4024"/>
    <w:rsid w:val="00DE42B7"/>
    <w:rsid w:val="00DE481C"/>
    <w:rsid w:val="00DE4C56"/>
    <w:rsid w:val="00DE4D17"/>
    <w:rsid w:val="00DE4D5A"/>
    <w:rsid w:val="00DE55BB"/>
    <w:rsid w:val="00DE57F5"/>
    <w:rsid w:val="00DE61C1"/>
    <w:rsid w:val="00DE6554"/>
    <w:rsid w:val="00DE66B1"/>
    <w:rsid w:val="00DE6F5D"/>
    <w:rsid w:val="00DE7229"/>
    <w:rsid w:val="00DE73F7"/>
    <w:rsid w:val="00DE7C7F"/>
    <w:rsid w:val="00DF079B"/>
    <w:rsid w:val="00DF124A"/>
    <w:rsid w:val="00DF1341"/>
    <w:rsid w:val="00DF1521"/>
    <w:rsid w:val="00DF1BBA"/>
    <w:rsid w:val="00DF1DE5"/>
    <w:rsid w:val="00DF2585"/>
    <w:rsid w:val="00DF2B1E"/>
    <w:rsid w:val="00DF2E0C"/>
    <w:rsid w:val="00DF308F"/>
    <w:rsid w:val="00DF34A2"/>
    <w:rsid w:val="00DF41DC"/>
    <w:rsid w:val="00DF4A71"/>
    <w:rsid w:val="00DF5B15"/>
    <w:rsid w:val="00DF6347"/>
    <w:rsid w:val="00DF6E48"/>
    <w:rsid w:val="00DF7353"/>
    <w:rsid w:val="00DF74C4"/>
    <w:rsid w:val="00DF7707"/>
    <w:rsid w:val="00DF773B"/>
    <w:rsid w:val="00DF791A"/>
    <w:rsid w:val="00DF7BE8"/>
    <w:rsid w:val="00DF7C68"/>
    <w:rsid w:val="00DF7FEB"/>
    <w:rsid w:val="00E01435"/>
    <w:rsid w:val="00E01DA1"/>
    <w:rsid w:val="00E022CB"/>
    <w:rsid w:val="00E03CEA"/>
    <w:rsid w:val="00E03E1A"/>
    <w:rsid w:val="00E03E90"/>
    <w:rsid w:val="00E0412F"/>
    <w:rsid w:val="00E041C8"/>
    <w:rsid w:val="00E04959"/>
    <w:rsid w:val="00E05058"/>
    <w:rsid w:val="00E0541A"/>
    <w:rsid w:val="00E05722"/>
    <w:rsid w:val="00E06046"/>
    <w:rsid w:val="00E061A3"/>
    <w:rsid w:val="00E0682A"/>
    <w:rsid w:val="00E06A6B"/>
    <w:rsid w:val="00E06B34"/>
    <w:rsid w:val="00E06DB2"/>
    <w:rsid w:val="00E06E4B"/>
    <w:rsid w:val="00E06E85"/>
    <w:rsid w:val="00E07C6F"/>
    <w:rsid w:val="00E10848"/>
    <w:rsid w:val="00E12012"/>
    <w:rsid w:val="00E1205E"/>
    <w:rsid w:val="00E1348C"/>
    <w:rsid w:val="00E13836"/>
    <w:rsid w:val="00E1393E"/>
    <w:rsid w:val="00E14049"/>
    <w:rsid w:val="00E14125"/>
    <w:rsid w:val="00E14845"/>
    <w:rsid w:val="00E154AC"/>
    <w:rsid w:val="00E15595"/>
    <w:rsid w:val="00E15772"/>
    <w:rsid w:val="00E15EC4"/>
    <w:rsid w:val="00E16105"/>
    <w:rsid w:val="00E161AD"/>
    <w:rsid w:val="00E163A3"/>
    <w:rsid w:val="00E16DEA"/>
    <w:rsid w:val="00E171A0"/>
    <w:rsid w:val="00E1789E"/>
    <w:rsid w:val="00E17B58"/>
    <w:rsid w:val="00E205BE"/>
    <w:rsid w:val="00E209BB"/>
    <w:rsid w:val="00E20F92"/>
    <w:rsid w:val="00E216B6"/>
    <w:rsid w:val="00E21D4E"/>
    <w:rsid w:val="00E21E38"/>
    <w:rsid w:val="00E21F4C"/>
    <w:rsid w:val="00E21FE0"/>
    <w:rsid w:val="00E224E8"/>
    <w:rsid w:val="00E2292A"/>
    <w:rsid w:val="00E22AA3"/>
    <w:rsid w:val="00E22C37"/>
    <w:rsid w:val="00E2301E"/>
    <w:rsid w:val="00E23530"/>
    <w:rsid w:val="00E23EB2"/>
    <w:rsid w:val="00E245CE"/>
    <w:rsid w:val="00E2465E"/>
    <w:rsid w:val="00E24C3D"/>
    <w:rsid w:val="00E24DC1"/>
    <w:rsid w:val="00E255B0"/>
    <w:rsid w:val="00E255CE"/>
    <w:rsid w:val="00E2581E"/>
    <w:rsid w:val="00E26685"/>
    <w:rsid w:val="00E269C8"/>
    <w:rsid w:val="00E26DDD"/>
    <w:rsid w:val="00E26EAF"/>
    <w:rsid w:val="00E27086"/>
    <w:rsid w:val="00E27F4F"/>
    <w:rsid w:val="00E300AF"/>
    <w:rsid w:val="00E302FC"/>
    <w:rsid w:val="00E306D6"/>
    <w:rsid w:val="00E3071D"/>
    <w:rsid w:val="00E3126C"/>
    <w:rsid w:val="00E316B1"/>
    <w:rsid w:val="00E31B8A"/>
    <w:rsid w:val="00E322F0"/>
    <w:rsid w:val="00E32492"/>
    <w:rsid w:val="00E328A6"/>
    <w:rsid w:val="00E32BB5"/>
    <w:rsid w:val="00E33AD6"/>
    <w:rsid w:val="00E33B71"/>
    <w:rsid w:val="00E34AE2"/>
    <w:rsid w:val="00E34AFE"/>
    <w:rsid w:val="00E34D86"/>
    <w:rsid w:val="00E34F2F"/>
    <w:rsid w:val="00E34F88"/>
    <w:rsid w:val="00E35E7F"/>
    <w:rsid w:val="00E3606A"/>
    <w:rsid w:val="00E36127"/>
    <w:rsid w:val="00E36596"/>
    <w:rsid w:val="00E36F8D"/>
    <w:rsid w:val="00E37789"/>
    <w:rsid w:val="00E401F8"/>
    <w:rsid w:val="00E409ED"/>
    <w:rsid w:val="00E41806"/>
    <w:rsid w:val="00E41C15"/>
    <w:rsid w:val="00E42476"/>
    <w:rsid w:val="00E424AE"/>
    <w:rsid w:val="00E42549"/>
    <w:rsid w:val="00E4287B"/>
    <w:rsid w:val="00E42B99"/>
    <w:rsid w:val="00E42CAB"/>
    <w:rsid w:val="00E42F6C"/>
    <w:rsid w:val="00E434DA"/>
    <w:rsid w:val="00E435BD"/>
    <w:rsid w:val="00E462F9"/>
    <w:rsid w:val="00E463CC"/>
    <w:rsid w:val="00E467E5"/>
    <w:rsid w:val="00E46989"/>
    <w:rsid w:val="00E46B7F"/>
    <w:rsid w:val="00E47135"/>
    <w:rsid w:val="00E474FC"/>
    <w:rsid w:val="00E47F44"/>
    <w:rsid w:val="00E50446"/>
    <w:rsid w:val="00E506C9"/>
    <w:rsid w:val="00E50851"/>
    <w:rsid w:val="00E5094A"/>
    <w:rsid w:val="00E50D45"/>
    <w:rsid w:val="00E51026"/>
    <w:rsid w:val="00E51553"/>
    <w:rsid w:val="00E516AA"/>
    <w:rsid w:val="00E5183B"/>
    <w:rsid w:val="00E51BA1"/>
    <w:rsid w:val="00E520F2"/>
    <w:rsid w:val="00E528BD"/>
    <w:rsid w:val="00E52A0E"/>
    <w:rsid w:val="00E52BFC"/>
    <w:rsid w:val="00E5324B"/>
    <w:rsid w:val="00E53C16"/>
    <w:rsid w:val="00E53DC4"/>
    <w:rsid w:val="00E5487E"/>
    <w:rsid w:val="00E548CB"/>
    <w:rsid w:val="00E54BE9"/>
    <w:rsid w:val="00E552CD"/>
    <w:rsid w:val="00E55336"/>
    <w:rsid w:val="00E558E7"/>
    <w:rsid w:val="00E56129"/>
    <w:rsid w:val="00E56867"/>
    <w:rsid w:val="00E5696B"/>
    <w:rsid w:val="00E56DFF"/>
    <w:rsid w:val="00E575D1"/>
    <w:rsid w:val="00E60487"/>
    <w:rsid w:val="00E606F7"/>
    <w:rsid w:val="00E6088D"/>
    <w:rsid w:val="00E608DC"/>
    <w:rsid w:val="00E60E03"/>
    <w:rsid w:val="00E614F5"/>
    <w:rsid w:val="00E6156C"/>
    <w:rsid w:val="00E617B8"/>
    <w:rsid w:val="00E61F40"/>
    <w:rsid w:val="00E62889"/>
    <w:rsid w:val="00E62979"/>
    <w:rsid w:val="00E62BB0"/>
    <w:rsid w:val="00E62DBA"/>
    <w:rsid w:val="00E63CC4"/>
    <w:rsid w:val="00E63FD5"/>
    <w:rsid w:val="00E64A44"/>
    <w:rsid w:val="00E65459"/>
    <w:rsid w:val="00E65C48"/>
    <w:rsid w:val="00E65C93"/>
    <w:rsid w:val="00E65DE9"/>
    <w:rsid w:val="00E65F8D"/>
    <w:rsid w:val="00E66D7B"/>
    <w:rsid w:val="00E6700C"/>
    <w:rsid w:val="00E67577"/>
    <w:rsid w:val="00E67710"/>
    <w:rsid w:val="00E67CFE"/>
    <w:rsid w:val="00E70020"/>
    <w:rsid w:val="00E70162"/>
    <w:rsid w:val="00E7023F"/>
    <w:rsid w:val="00E7034F"/>
    <w:rsid w:val="00E705F0"/>
    <w:rsid w:val="00E70D1B"/>
    <w:rsid w:val="00E70E3A"/>
    <w:rsid w:val="00E70E73"/>
    <w:rsid w:val="00E71672"/>
    <w:rsid w:val="00E71D1E"/>
    <w:rsid w:val="00E7211D"/>
    <w:rsid w:val="00E729BF"/>
    <w:rsid w:val="00E72B52"/>
    <w:rsid w:val="00E72DDD"/>
    <w:rsid w:val="00E73084"/>
    <w:rsid w:val="00E7389C"/>
    <w:rsid w:val="00E73B78"/>
    <w:rsid w:val="00E7447C"/>
    <w:rsid w:val="00E74CA1"/>
    <w:rsid w:val="00E75120"/>
    <w:rsid w:val="00E75276"/>
    <w:rsid w:val="00E75376"/>
    <w:rsid w:val="00E75F58"/>
    <w:rsid w:val="00E765F7"/>
    <w:rsid w:val="00E77067"/>
    <w:rsid w:val="00E779BB"/>
    <w:rsid w:val="00E80022"/>
    <w:rsid w:val="00E8068C"/>
    <w:rsid w:val="00E82003"/>
    <w:rsid w:val="00E821E1"/>
    <w:rsid w:val="00E82337"/>
    <w:rsid w:val="00E82529"/>
    <w:rsid w:val="00E8279C"/>
    <w:rsid w:val="00E82D80"/>
    <w:rsid w:val="00E835C6"/>
    <w:rsid w:val="00E83665"/>
    <w:rsid w:val="00E837B7"/>
    <w:rsid w:val="00E83B7F"/>
    <w:rsid w:val="00E8533F"/>
    <w:rsid w:val="00E8539F"/>
    <w:rsid w:val="00E85C58"/>
    <w:rsid w:val="00E86887"/>
    <w:rsid w:val="00E86B5E"/>
    <w:rsid w:val="00E86C88"/>
    <w:rsid w:val="00E87798"/>
    <w:rsid w:val="00E87971"/>
    <w:rsid w:val="00E87AE8"/>
    <w:rsid w:val="00E87C7F"/>
    <w:rsid w:val="00E87D9B"/>
    <w:rsid w:val="00E87E74"/>
    <w:rsid w:val="00E87EDD"/>
    <w:rsid w:val="00E906D2"/>
    <w:rsid w:val="00E90BEB"/>
    <w:rsid w:val="00E90D55"/>
    <w:rsid w:val="00E90E98"/>
    <w:rsid w:val="00E912D8"/>
    <w:rsid w:val="00E91C7F"/>
    <w:rsid w:val="00E9257D"/>
    <w:rsid w:val="00E92CA9"/>
    <w:rsid w:val="00E92D33"/>
    <w:rsid w:val="00E9352F"/>
    <w:rsid w:val="00E939AB"/>
    <w:rsid w:val="00E93FDD"/>
    <w:rsid w:val="00E94780"/>
    <w:rsid w:val="00E94C7F"/>
    <w:rsid w:val="00E953E1"/>
    <w:rsid w:val="00E9576A"/>
    <w:rsid w:val="00E95D9B"/>
    <w:rsid w:val="00E95E35"/>
    <w:rsid w:val="00E961CE"/>
    <w:rsid w:val="00E964FB"/>
    <w:rsid w:val="00E9661A"/>
    <w:rsid w:val="00E968B6"/>
    <w:rsid w:val="00E96F03"/>
    <w:rsid w:val="00E9706F"/>
    <w:rsid w:val="00E979AC"/>
    <w:rsid w:val="00E97F0E"/>
    <w:rsid w:val="00EA0C29"/>
    <w:rsid w:val="00EA0F9F"/>
    <w:rsid w:val="00EA102E"/>
    <w:rsid w:val="00EA1607"/>
    <w:rsid w:val="00EA1B87"/>
    <w:rsid w:val="00EA1E72"/>
    <w:rsid w:val="00EA2334"/>
    <w:rsid w:val="00EA2360"/>
    <w:rsid w:val="00EA2432"/>
    <w:rsid w:val="00EA2590"/>
    <w:rsid w:val="00EA2BF8"/>
    <w:rsid w:val="00EA2F32"/>
    <w:rsid w:val="00EA3416"/>
    <w:rsid w:val="00EA3AC2"/>
    <w:rsid w:val="00EA3DED"/>
    <w:rsid w:val="00EA4084"/>
    <w:rsid w:val="00EA4C69"/>
    <w:rsid w:val="00EA5418"/>
    <w:rsid w:val="00EA54D0"/>
    <w:rsid w:val="00EA58BA"/>
    <w:rsid w:val="00EA5B4B"/>
    <w:rsid w:val="00EA5C08"/>
    <w:rsid w:val="00EA5CBE"/>
    <w:rsid w:val="00EA621F"/>
    <w:rsid w:val="00EA67B7"/>
    <w:rsid w:val="00EA6F67"/>
    <w:rsid w:val="00EA7B81"/>
    <w:rsid w:val="00EB0186"/>
    <w:rsid w:val="00EB0544"/>
    <w:rsid w:val="00EB0B34"/>
    <w:rsid w:val="00EB0FE9"/>
    <w:rsid w:val="00EB141C"/>
    <w:rsid w:val="00EB18C9"/>
    <w:rsid w:val="00EB18D2"/>
    <w:rsid w:val="00EB1DFF"/>
    <w:rsid w:val="00EB23CD"/>
    <w:rsid w:val="00EB24E8"/>
    <w:rsid w:val="00EB2AB0"/>
    <w:rsid w:val="00EB31BF"/>
    <w:rsid w:val="00EB3BBF"/>
    <w:rsid w:val="00EB4027"/>
    <w:rsid w:val="00EB404F"/>
    <w:rsid w:val="00EB57D1"/>
    <w:rsid w:val="00EB5B54"/>
    <w:rsid w:val="00EB618C"/>
    <w:rsid w:val="00EB677E"/>
    <w:rsid w:val="00EB6B74"/>
    <w:rsid w:val="00EB6FF7"/>
    <w:rsid w:val="00EB704C"/>
    <w:rsid w:val="00EB71A4"/>
    <w:rsid w:val="00EB77DF"/>
    <w:rsid w:val="00EB7901"/>
    <w:rsid w:val="00EC0285"/>
    <w:rsid w:val="00EC02D1"/>
    <w:rsid w:val="00EC0341"/>
    <w:rsid w:val="00EC07E7"/>
    <w:rsid w:val="00EC0DA4"/>
    <w:rsid w:val="00EC12EE"/>
    <w:rsid w:val="00EC1873"/>
    <w:rsid w:val="00EC1E64"/>
    <w:rsid w:val="00EC1FA8"/>
    <w:rsid w:val="00EC2221"/>
    <w:rsid w:val="00EC29E3"/>
    <w:rsid w:val="00EC2B11"/>
    <w:rsid w:val="00EC2C8F"/>
    <w:rsid w:val="00EC33EB"/>
    <w:rsid w:val="00EC35D5"/>
    <w:rsid w:val="00EC45A2"/>
    <w:rsid w:val="00EC46A2"/>
    <w:rsid w:val="00EC47C3"/>
    <w:rsid w:val="00EC488F"/>
    <w:rsid w:val="00EC4ABE"/>
    <w:rsid w:val="00EC4EFC"/>
    <w:rsid w:val="00EC52CB"/>
    <w:rsid w:val="00EC5956"/>
    <w:rsid w:val="00EC6094"/>
    <w:rsid w:val="00EC6610"/>
    <w:rsid w:val="00EC679E"/>
    <w:rsid w:val="00EC6D2B"/>
    <w:rsid w:val="00EC6EEA"/>
    <w:rsid w:val="00EC72C0"/>
    <w:rsid w:val="00EC76CE"/>
    <w:rsid w:val="00EC7936"/>
    <w:rsid w:val="00EC7942"/>
    <w:rsid w:val="00EC7C76"/>
    <w:rsid w:val="00ED06A8"/>
    <w:rsid w:val="00ED0AC8"/>
    <w:rsid w:val="00ED104A"/>
    <w:rsid w:val="00ED16A2"/>
    <w:rsid w:val="00ED1897"/>
    <w:rsid w:val="00ED24B1"/>
    <w:rsid w:val="00ED25A9"/>
    <w:rsid w:val="00ED2642"/>
    <w:rsid w:val="00ED26BD"/>
    <w:rsid w:val="00ED27AE"/>
    <w:rsid w:val="00ED2FFB"/>
    <w:rsid w:val="00ED3139"/>
    <w:rsid w:val="00ED3345"/>
    <w:rsid w:val="00ED3832"/>
    <w:rsid w:val="00ED3E54"/>
    <w:rsid w:val="00ED435B"/>
    <w:rsid w:val="00ED45D2"/>
    <w:rsid w:val="00ED4D8D"/>
    <w:rsid w:val="00ED4DC9"/>
    <w:rsid w:val="00ED537A"/>
    <w:rsid w:val="00ED5662"/>
    <w:rsid w:val="00ED5A4F"/>
    <w:rsid w:val="00ED5B3C"/>
    <w:rsid w:val="00ED5E51"/>
    <w:rsid w:val="00ED63CD"/>
    <w:rsid w:val="00ED64F8"/>
    <w:rsid w:val="00ED6A36"/>
    <w:rsid w:val="00ED6F2D"/>
    <w:rsid w:val="00ED74AC"/>
    <w:rsid w:val="00ED780F"/>
    <w:rsid w:val="00ED7AED"/>
    <w:rsid w:val="00EE059B"/>
    <w:rsid w:val="00EE06EB"/>
    <w:rsid w:val="00EE0C23"/>
    <w:rsid w:val="00EE105F"/>
    <w:rsid w:val="00EE11ED"/>
    <w:rsid w:val="00EE1830"/>
    <w:rsid w:val="00EE199E"/>
    <w:rsid w:val="00EE1BCE"/>
    <w:rsid w:val="00EE1EC9"/>
    <w:rsid w:val="00EE2B07"/>
    <w:rsid w:val="00EE2D58"/>
    <w:rsid w:val="00EE2E98"/>
    <w:rsid w:val="00EE384B"/>
    <w:rsid w:val="00EE39F3"/>
    <w:rsid w:val="00EE498F"/>
    <w:rsid w:val="00EE50AD"/>
    <w:rsid w:val="00EE50E9"/>
    <w:rsid w:val="00EE53D8"/>
    <w:rsid w:val="00EE56D3"/>
    <w:rsid w:val="00EE610C"/>
    <w:rsid w:val="00EE623E"/>
    <w:rsid w:val="00EE62BD"/>
    <w:rsid w:val="00EE69CC"/>
    <w:rsid w:val="00EE7B50"/>
    <w:rsid w:val="00EE7F6E"/>
    <w:rsid w:val="00EF0123"/>
    <w:rsid w:val="00EF09B6"/>
    <w:rsid w:val="00EF0DBD"/>
    <w:rsid w:val="00EF1E42"/>
    <w:rsid w:val="00EF1E50"/>
    <w:rsid w:val="00EF1F5F"/>
    <w:rsid w:val="00EF280E"/>
    <w:rsid w:val="00EF2BC9"/>
    <w:rsid w:val="00EF4044"/>
    <w:rsid w:val="00EF4534"/>
    <w:rsid w:val="00EF4748"/>
    <w:rsid w:val="00EF4BAB"/>
    <w:rsid w:val="00EF4E62"/>
    <w:rsid w:val="00EF4FBF"/>
    <w:rsid w:val="00EF51AE"/>
    <w:rsid w:val="00EF57C8"/>
    <w:rsid w:val="00EF57D0"/>
    <w:rsid w:val="00EF5D03"/>
    <w:rsid w:val="00EF5DC2"/>
    <w:rsid w:val="00EF6566"/>
    <w:rsid w:val="00EF6B1F"/>
    <w:rsid w:val="00EF6C8A"/>
    <w:rsid w:val="00EF6CCD"/>
    <w:rsid w:val="00EF7330"/>
    <w:rsid w:val="00EF799A"/>
    <w:rsid w:val="00EF7D7E"/>
    <w:rsid w:val="00EF7FC8"/>
    <w:rsid w:val="00F003A0"/>
    <w:rsid w:val="00F004EA"/>
    <w:rsid w:val="00F006E3"/>
    <w:rsid w:val="00F006F6"/>
    <w:rsid w:val="00F00D42"/>
    <w:rsid w:val="00F00DE7"/>
    <w:rsid w:val="00F01A37"/>
    <w:rsid w:val="00F01A9C"/>
    <w:rsid w:val="00F0263C"/>
    <w:rsid w:val="00F02AD8"/>
    <w:rsid w:val="00F02C6A"/>
    <w:rsid w:val="00F02D31"/>
    <w:rsid w:val="00F0366D"/>
    <w:rsid w:val="00F037F7"/>
    <w:rsid w:val="00F03C26"/>
    <w:rsid w:val="00F0431C"/>
    <w:rsid w:val="00F04371"/>
    <w:rsid w:val="00F04423"/>
    <w:rsid w:val="00F044E9"/>
    <w:rsid w:val="00F04BE0"/>
    <w:rsid w:val="00F057EA"/>
    <w:rsid w:val="00F05B20"/>
    <w:rsid w:val="00F06BED"/>
    <w:rsid w:val="00F06F6E"/>
    <w:rsid w:val="00F07620"/>
    <w:rsid w:val="00F07878"/>
    <w:rsid w:val="00F07934"/>
    <w:rsid w:val="00F07EA2"/>
    <w:rsid w:val="00F1012D"/>
    <w:rsid w:val="00F10698"/>
    <w:rsid w:val="00F11FFC"/>
    <w:rsid w:val="00F12079"/>
    <w:rsid w:val="00F1215E"/>
    <w:rsid w:val="00F123DF"/>
    <w:rsid w:val="00F127A4"/>
    <w:rsid w:val="00F13C3F"/>
    <w:rsid w:val="00F13E97"/>
    <w:rsid w:val="00F13F74"/>
    <w:rsid w:val="00F14750"/>
    <w:rsid w:val="00F14B46"/>
    <w:rsid w:val="00F14E76"/>
    <w:rsid w:val="00F15202"/>
    <w:rsid w:val="00F1655D"/>
    <w:rsid w:val="00F16C04"/>
    <w:rsid w:val="00F174B7"/>
    <w:rsid w:val="00F1789D"/>
    <w:rsid w:val="00F17C0B"/>
    <w:rsid w:val="00F17DF8"/>
    <w:rsid w:val="00F20603"/>
    <w:rsid w:val="00F2156F"/>
    <w:rsid w:val="00F2199A"/>
    <w:rsid w:val="00F221B9"/>
    <w:rsid w:val="00F23431"/>
    <w:rsid w:val="00F2360D"/>
    <w:rsid w:val="00F23BE9"/>
    <w:rsid w:val="00F24373"/>
    <w:rsid w:val="00F246AD"/>
    <w:rsid w:val="00F251A6"/>
    <w:rsid w:val="00F25637"/>
    <w:rsid w:val="00F26610"/>
    <w:rsid w:val="00F267D7"/>
    <w:rsid w:val="00F26830"/>
    <w:rsid w:val="00F26B19"/>
    <w:rsid w:val="00F26B5E"/>
    <w:rsid w:val="00F26F3F"/>
    <w:rsid w:val="00F2705B"/>
    <w:rsid w:val="00F271E5"/>
    <w:rsid w:val="00F275B3"/>
    <w:rsid w:val="00F27EFB"/>
    <w:rsid w:val="00F27F6D"/>
    <w:rsid w:val="00F30140"/>
    <w:rsid w:val="00F30367"/>
    <w:rsid w:val="00F3165D"/>
    <w:rsid w:val="00F31729"/>
    <w:rsid w:val="00F3198D"/>
    <w:rsid w:val="00F31BAF"/>
    <w:rsid w:val="00F32523"/>
    <w:rsid w:val="00F33801"/>
    <w:rsid w:val="00F33ED0"/>
    <w:rsid w:val="00F343D0"/>
    <w:rsid w:val="00F344DB"/>
    <w:rsid w:val="00F344FD"/>
    <w:rsid w:val="00F346A8"/>
    <w:rsid w:val="00F34993"/>
    <w:rsid w:val="00F34FA1"/>
    <w:rsid w:val="00F35077"/>
    <w:rsid w:val="00F350C2"/>
    <w:rsid w:val="00F35550"/>
    <w:rsid w:val="00F35B93"/>
    <w:rsid w:val="00F35BDE"/>
    <w:rsid w:val="00F35E9E"/>
    <w:rsid w:val="00F36894"/>
    <w:rsid w:val="00F37765"/>
    <w:rsid w:val="00F37C11"/>
    <w:rsid w:val="00F37CA0"/>
    <w:rsid w:val="00F40330"/>
    <w:rsid w:val="00F40550"/>
    <w:rsid w:val="00F40E08"/>
    <w:rsid w:val="00F40EB8"/>
    <w:rsid w:val="00F410A4"/>
    <w:rsid w:val="00F41129"/>
    <w:rsid w:val="00F41458"/>
    <w:rsid w:val="00F414C6"/>
    <w:rsid w:val="00F4158A"/>
    <w:rsid w:val="00F41EF1"/>
    <w:rsid w:val="00F41FDC"/>
    <w:rsid w:val="00F42EC9"/>
    <w:rsid w:val="00F436C0"/>
    <w:rsid w:val="00F437B9"/>
    <w:rsid w:val="00F43C27"/>
    <w:rsid w:val="00F44106"/>
    <w:rsid w:val="00F4438A"/>
    <w:rsid w:val="00F445DE"/>
    <w:rsid w:val="00F447A3"/>
    <w:rsid w:val="00F44963"/>
    <w:rsid w:val="00F44C21"/>
    <w:rsid w:val="00F453C6"/>
    <w:rsid w:val="00F45A95"/>
    <w:rsid w:val="00F45AEA"/>
    <w:rsid w:val="00F46385"/>
    <w:rsid w:val="00F463F7"/>
    <w:rsid w:val="00F46526"/>
    <w:rsid w:val="00F46D82"/>
    <w:rsid w:val="00F477DB"/>
    <w:rsid w:val="00F47862"/>
    <w:rsid w:val="00F50217"/>
    <w:rsid w:val="00F50224"/>
    <w:rsid w:val="00F5031E"/>
    <w:rsid w:val="00F50897"/>
    <w:rsid w:val="00F50A12"/>
    <w:rsid w:val="00F50B38"/>
    <w:rsid w:val="00F50BC1"/>
    <w:rsid w:val="00F51293"/>
    <w:rsid w:val="00F5142D"/>
    <w:rsid w:val="00F516D5"/>
    <w:rsid w:val="00F5177B"/>
    <w:rsid w:val="00F5186C"/>
    <w:rsid w:val="00F51F08"/>
    <w:rsid w:val="00F527C8"/>
    <w:rsid w:val="00F52BDD"/>
    <w:rsid w:val="00F5315A"/>
    <w:rsid w:val="00F53C95"/>
    <w:rsid w:val="00F54200"/>
    <w:rsid w:val="00F54760"/>
    <w:rsid w:val="00F54BB9"/>
    <w:rsid w:val="00F54D44"/>
    <w:rsid w:val="00F54FB6"/>
    <w:rsid w:val="00F55023"/>
    <w:rsid w:val="00F55462"/>
    <w:rsid w:val="00F55B3B"/>
    <w:rsid w:val="00F55EF9"/>
    <w:rsid w:val="00F56049"/>
    <w:rsid w:val="00F5652F"/>
    <w:rsid w:val="00F568C5"/>
    <w:rsid w:val="00F56F45"/>
    <w:rsid w:val="00F60513"/>
    <w:rsid w:val="00F60896"/>
    <w:rsid w:val="00F60F18"/>
    <w:rsid w:val="00F61E46"/>
    <w:rsid w:val="00F62455"/>
    <w:rsid w:val="00F62A67"/>
    <w:rsid w:val="00F62ACC"/>
    <w:rsid w:val="00F63E10"/>
    <w:rsid w:val="00F63E80"/>
    <w:rsid w:val="00F64EFB"/>
    <w:rsid w:val="00F65546"/>
    <w:rsid w:val="00F65DF9"/>
    <w:rsid w:val="00F663A8"/>
    <w:rsid w:val="00F66990"/>
    <w:rsid w:val="00F66B79"/>
    <w:rsid w:val="00F66BCB"/>
    <w:rsid w:val="00F66D6C"/>
    <w:rsid w:val="00F66E7E"/>
    <w:rsid w:val="00F672AA"/>
    <w:rsid w:val="00F678C5"/>
    <w:rsid w:val="00F67C6C"/>
    <w:rsid w:val="00F67DB4"/>
    <w:rsid w:val="00F70088"/>
    <w:rsid w:val="00F70218"/>
    <w:rsid w:val="00F70E1B"/>
    <w:rsid w:val="00F7125A"/>
    <w:rsid w:val="00F71A8B"/>
    <w:rsid w:val="00F71AAC"/>
    <w:rsid w:val="00F71F6B"/>
    <w:rsid w:val="00F725D2"/>
    <w:rsid w:val="00F72AD2"/>
    <w:rsid w:val="00F72D3F"/>
    <w:rsid w:val="00F72F47"/>
    <w:rsid w:val="00F73307"/>
    <w:rsid w:val="00F73908"/>
    <w:rsid w:val="00F73E4A"/>
    <w:rsid w:val="00F73FBD"/>
    <w:rsid w:val="00F7432E"/>
    <w:rsid w:val="00F74676"/>
    <w:rsid w:val="00F74C0F"/>
    <w:rsid w:val="00F75039"/>
    <w:rsid w:val="00F7508E"/>
    <w:rsid w:val="00F7515E"/>
    <w:rsid w:val="00F752FB"/>
    <w:rsid w:val="00F7549F"/>
    <w:rsid w:val="00F7587E"/>
    <w:rsid w:val="00F75CD0"/>
    <w:rsid w:val="00F7632B"/>
    <w:rsid w:val="00F7660B"/>
    <w:rsid w:val="00F769AE"/>
    <w:rsid w:val="00F769B6"/>
    <w:rsid w:val="00F7729E"/>
    <w:rsid w:val="00F7735C"/>
    <w:rsid w:val="00F773CC"/>
    <w:rsid w:val="00F77F28"/>
    <w:rsid w:val="00F80526"/>
    <w:rsid w:val="00F810CA"/>
    <w:rsid w:val="00F81134"/>
    <w:rsid w:val="00F812DD"/>
    <w:rsid w:val="00F81B97"/>
    <w:rsid w:val="00F81CE7"/>
    <w:rsid w:val="00F82194"/>
    <w:rsid w:val="00F827F7"/>
    <w:rsid w:val="00F82857"/>
    <w:rsid w:val="00F82BC6"/>
    <w:rsid w:val="00F830BD"/>
    <w:rsid w:val="00F83239"/>
    <w:rsid w:val="00F83414"/>
    <w:rsid w:val="00F8379C"/>
    <w:rsid w:val="00F83AB5"/>
    <w:rsid w:val="00F84767"/>
    <w:rsid w:val="00F848B7"/>
    <w:rsid w:val="00F84A25"/>
    <w:rsid w:val="00F84DE7"/>
    <w:rsid w:val="00F851E9"/>
    <w:rsid w:val="00F8524B"/>
    <w:rsid w:val="00F85507"/>
    <w:rsid w:val="00F85908"/>
    <w:rsid w:val="00F85F3F"/>
    <w:rsid w:val="00F85F91"/>
    <w:rsid w:val="00F86840"/>
    <w:rsid w:val="00F870A3"/>
    <w:rsid w:val="00F870CB"/>
    <w:rsid w:val="00F87720"/>
    <w:rsid w:val="00F8784D"/>
    <w:rsid w:val="00F87913"/>
    <w:rsid w:val="00F87CB9"/>
    <w:rsid w:val="00F9038C"/>
    <w:rsid w:val="00F90F53"/>
    <w:rsid w:val="00F926C7"/>
    <w:rsid w:val="00F92A62"/>
    <w:rsid w:val="00F92FD1"/>
    <w:rsid w:val="00F93C4D"/>
    <w:rsid w:val="00F9430F"/>
    <w:rsid w:val="00F94393"/>
    <w:rsid w:val="00F943ED"/>
    <w:rsid w:val="00F94434"/>
    <w:rsid w:val="00F949C8"/>
    <w:rsid w:val="00F94B3B"/>
    <w:rsid w:val="00F94FC7"/>
    <w:rsid w:val="00F9526A"/>
    <w:rsid w:val="00F9542E"/>
    <w:rsid w:val="00F95637"/>
    <w:rsid w:val="00F9598B"/>
    <w:rsid w:val="00F95D3C"/>
    <w:rsid w:val="00F9639D"/>
    <w:rsid w:val="00F96451"/>
    <w:rsid w:val="00F96B98"/>
    <w:rsid w:val="00F96D77"/>
    <w:rsid w:val="00F97095"/>
    <w:rsid w:val="00F973B2"/>
    <w:rsid w:val="00F97BF2"/>
    <w:rsid w:val="00FA006F"/>
    <w:rsid w:val="00FA01DF"/>
    <w:rsid w:val="00FA0895"/>
    <w:rsid w:val="00FA1491"/>
    <w:rsid w:val="00FA1D7A"/>
    <w:rsid w:val="00FA3314"/>
    <w:rsid w:val="00FA3721"/>
    <w:rsid w:val="00FA402B"/>
    <w:rsid w:val="00FA5076"/>
    <w:rsid w:val="00FA5177"/>
    <w:rsid w:val="00FA56AE"/>
    <w:rsid w:val="00FA5C8E"/>
    <w:rsid w:val="00FA5D52"/>
    <w:rsid w:val="00FA5F3C"/>
    <w:rsid w:val="00FA643E"/>
    <w:rsid w:val="00FA6A9C"/>
    <w:rsid w:val="00FA747A"/>
    <w:rsid w:val="00FA764C"/>
    <w:rsid w:val="00FA7B51"/>
    <w:rsid w:val="00FA7D02"/>
    <w:rsid w:val="00FA7E13"/>
    <w:rsid w:val="00FB0020"/>
    <w:rsid w:val="00FB0277"/>
    <w:rsid w:val="00FB0338"/>
    <w:rsid w:val="00FB1431"/>
    <w:rsid w:val="00FB1882"/>
    <w:rsid w:val="00FB18B9"/>
    <w:rsid w:val="00FB1F5E"/>
    <w:rsid w:val="00FB2054"/>
    <w:rsid w:val="00FB251C"/>
    <w:rsid w:val="00FB281E"/>
    <w:rsid w:val="00FB28D1"/>
    <w:rsid w:val="00FB28F3"/>
    <w:rsid w:val="00FB2ABD"/>
    <w:rsid w:val="00FB322B"/>
    <w:rsid w:val="00FB3329"/>
    <w:rsid w:val="00FB3534"/>
    <w:rsid w:val="00FB3897"/>
    <w:rsid w:val="00FB3A4F"/>
    <w:rsid w:val="00FB415F"/>
    <w:rsid w:val="00FB469A"/>
    <w:rsid w:val="00FB5543"/>
    <w:rsid w:val="00FB61C6"/>
    <w:rsid w:val="00FB621F"/>
    <w:rsid w:val="00FB67A4"/>
    <w:rsid w:val="00FB6B5C"/>
    <w:rsid w:val="00FB7708"/>
    <w:rsid w:val="00FB7C96"/>
    <w:rsid w:val="00FC05AB"/>
    <w:rsid w:val="00FC09F9"/>
    <w:rsid w:val="00FC0CEF"/>
    <w:rsid w:val="00FC0DE8"/>
    <w:rsid w:val="00FC1601"/>
    <w:rsid w:val="00FC17DE"/>
    <w:rsid w:val="00FC1C27"/>
    <w:rsid w:val="00FC1EF8"/>
    <w:rsid w:val="00FC34A7"/>
    <w:rsid w:val="00FC3EA0"/>
    <w:rsid w:val="00FC3FDB"/>
    <w:rsid w:val="00FC408A"/>
    <w:rsid w:val="00FC43E7"/>
    <w:rsid w:val="00FC5C2B"/>
    <w:rsid w:val="00FC61D9"/>
    <w:rsid w:val="00FC683F"/>
    <w:rsid w:val="00FC6F5F"/>
    <w:rsid w:val="00FC7A34"/>
    <w:rsid w:val="00FD01E0"/>
    <w:rsid w:val="00FD0613"/>
    <w:rsid w:val="00FD0BEB"/>
    <w:rsid w:val="00FD0FEF"/>
    <w:rsid w:val="00FD11E4"/>
    <w:rsid w:val="00FD14C2"/>
    <w:rsid w:val="00FD14F7"/>
    <w:rsid w:val="00FD1672"/>
    <w:rsid w:val="00FD2A50"/>
    <w:rsid w:val="00FD2D38"/>
    <w:rsid w:val="00FD3822"/>
    <w:rsid w:val="00FD3AE0"/>
    <w:rsid w:val="00FD3C95"/>
    <w:rsid w:val="00FD4249"/>
    <w:rsid w:val="00FD43C8"/>
    <w:rsid w:val="00FD446D"/>
    <w:rsid w:val="00FD4961"/>
    <w:rsid w:val="00FD517E"/>
    <w:rsid w:val="00FD6545"/>
    <w:rsid w:val="00FD6673"/>
    <w:rsid w:val="00FD6C0D"/>
    <w:rsid w:val="00FD712F"/>
    <w:rsid w:val="00FD7234"/>
    <w:rsid w:val="00FD7D8E"/>
    <w:rsid w:val="00FD7E67"/>
    <w:rsid w:val="00FD7F06"/>
    <w:rsid w:val="00FE00A6"/>
    <w:rsid w:val="00FE023C"/>
    <w:rsid w:val="00FE03DF"/>
    <w:rsid w:val="00FE044E"/>
    <w:rsid w:val="00FE086C"/>
    <w:rsid w:val="00FE0E51"/>
    <w:rsid w:val="00FE1AB2"/>
    <w:rsid w:val="00FE2361"/>
    <w:rsid w:val="00FE23EF"/>
    <w:rsid w:val="00FE35D9"/>
    <w:rsid w:val="00FE3E23"/>
    <w:rsid w:val="00FE4153"/>
    <w:rsid w:val="00FE4301"/>
    <w:rsid w:val="00FE432D"/>
    <w:rsid w:val="00FE4519"/>
    <w:rsid w:val="00FE4CA6"/>
    <w:rsid w:val="00FE4D64"/>
    <w:rsid w:val="00FE4FC3"/>
    <w:rsid w:val="00FE5163"/>
    <w:rsid w:val="00FE524A"/>
    <w:rsid w:val="00FE5758"/>
    <w:rsid w:val="00FE5B4E"/>
    <w:rsid w:val="00FE5CE4"/>
    <w:rsid w:val="00FE63E6"/>
    <w:rsid w:val="00FE7125"/>
    <w:rsid w:val="00FE7545"/>
    <w:rsid w:val="00FE7AEE"/>
    <w:rsid w:val="00FF014C"/>
    <w:rsid w:val="00FF0242"/>
    <w:rsid w:val="00FF067D"/>
    <w:rsid w:val="00FF1271"/>
    <w:rsid w:val="00FF140E"/>
    <w:rsid w:val="00FF1712"/>
    <w:rsid w:val="00FF284A"/>
    <w:rsid w:val="00FF28EB"/>
    <w:rsid w:val="00FF2E76"/>
    <w:rsid w:val="00FF41CB"/>
    <w:rsid w:val="00FF452E"/>
    <w:rsid w:val="00FF494B"/>
    <w:rsid w:val="00FF4BF7"/>
    <w:rsid w:val="00FF4D1C"/>
    <w:rsid w:val="00FF4F2B"/>
    <w:rsid w:val="00FF4FC1"/>
    <w:rsid w:val="00FF51B3"/>
    <w:rsid w:val="00FF54DC"/>
    <w:rsid w:val="00FF575A"/>
    <w:rsid w:val="00FF58F8"/>
    <w:rsid w:val="00FF5C19"/>
    <w:rsid w:val="00FF6477"/>
    <w:rsid w:val="00FF6624"/>
    <w:rsid w:val="00FF66BF"/>
    <w:rsid w:val="00FF6713"/>
    <w:rsid w:val="00FF692A"/>
    <w:rsid w:val="00FF6BC8"/>
    <w:rsid w:val="00FF6C2E"/>
    <w:rsid w:val="00FF6F79"/>
    <w:rsid w:val="00FF7058"/>
    <w:rsid w:val="00FF772E"/>
    <w:rsid w:val="00FF7A45"/>
    <w:rsid w:val="00FF7A7D"/>
    <w:rsid w:val="00FF7D59"/>
    <w:rsid w:val="00FF7FBA"/>
    <w:rsid w:val="1EAC5B5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iPriority w:val="99"/>
    <w:rPr>
      <w:sz w:val="18"/>
      <w:szCs w:val="18"/>
    </w:rPr>
  </w:style>
  <w:style w:type="paragraph" w:styleId="3">
    <w:name w:val="footer"/>
    <w:basedOn w:val="1"/>
    <w:link w:val="10"/>
    <w:semiHidden/>
    <w:uiPriority w:val="99"/>
    <w:pPr>
      <w:tabs>
        <w:tab w:val="center" w:pos="4153"/>
        <w:tab w:val="right" w:pos="8306"/>
      </w:tabs>
      <w:snapToGrid w:val="0"/>
      <w:jc w:val="left"/>
    </w:pPr>
    <w:rPr>
      <w:sz w:val="18"/>
      <w:szCs w:val="18"/>
    </w:rPr>
  </w:style>
  <w:style w:type="paragraph" w:styleId="4">
    <w:name w:val="header"/>
    <w:basedOn w:val="1"/>
    <w:link w:val="9"/>
    <w:semiHidden/>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7">
    <w:name w:val="page number"/>
    <w:basedOn w:val="6"/>
    <w:uiPriority w:val="99"/>
    <w:rPr>
      <w:rFonts w:cs="Times New Roman"/>
    </w:rPr>
  </w:style>
  <w:style w:type="character" w:customStyle="1" w:styleId="9">
    <w:name w:val="Header Char"/>
    <w:basedOn w:val="6"/>
    <w:link w:val="4"/>
    <w:semiHidden/>
    <w:locked/>
    <w:uiPriority w:val="99"/>
    <w:rPr>
      <w:rFonts w:cs="Times New Roman"/>
      <w:sz w:val="18"/>
      <w:szCs w:val="18"/>
    </w:rPr>
  </w:style>
  <w:style w:type="character" w:customStyle="1" w:styleId="10">
    <w:name w:val="Footer Char"/>
    <w:basedOn w:val="6"/>
    <w:link w:val="3"/>
    <w:semiHidden/>
    <w:locked/>
    <w:uiPriority w:val="99"/>
    <w:rPr>
      <w:rFonts w:cs="Times New Roman"/>
      <w:sz w:val="18"/>
      <w:szCs w:val="18"/>
    </w:rPr>
  </w:style>
  <w:style w:type="character" w:customStyle="1" w:styleId="11">
    <w:name w:val="Balloon Text Char"/>
    <w:basedOn w:val="6"/>
    <w:link w:val="2"/>
    <w:semiHidden/>
    <w:uiPriority w:val="99"/>
    <w:rPr>
      <w:sz w:val="0"/>
      <w:szCs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4</Pages>
  <Words>838</Words>
  <Characters>856</Characters>
  <Lines>0</Lines>
  <Paragraphs>0</Paragraphs>
  <TotalTime>206</TotalTime>
  <ScaleCrop>false</ScaleCrop>
  <LinksUpToDate>false</LinksUpToDate>
  <CharactersWithSpaces>0</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2018-11-19T10:44:00Z</dcterms:created>
  <dc:creator>user</dc:creator>
  <cp:lastModifiedBy>zhangyichen</cp:lastModifiedBy>
  <cp:lastPrinted>2018-11-19T14:29:00Z</cp:lastPrinted>
  <dcterms:modified xsi:type="dcterms:W3CDTF">2018-12-17T14:59:24Z</dcterms:modified>
  <dc:title>保德县环境监察大队</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